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B6" w:rsidRPr="00836F8B" w:rsidRDefault="00EF2DB6" w:rsidP="00836F8B">
      <w:pPr>
        <w:pStyle w:val="ListParagraph"/>
        <w:shd w:val="clear" w:color="auto" w:fill="FFFFFF"/>
        <w:spacing w:after="0" w:line="240" w:lineRule="auto"/>
        <w:ind w:left="0" w:right="141"/>
        <w:jc w:val="both"/>
        <w:rPr>
          <w:rFonts w:ascii="Comic Sans MS" w:hAnsi="Comic Sans MS" w:cs="Arial"/>
          <w:b/>
          <w:bCs/>
          <w:color w:val="000000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 xml:space="preserve">                 </w:t>
      </w:r>
      <w:r w:rsidRPr="00836F8B">
        <w:rPr>
          <w:rFonts w:ascii="Comic Sans MS" w:hAnsi="Comic Sans MS" w:cs="Arial"/>
          <w:b/>
          <w:bCs/>
          <w:color w:val="000000"/>
          <w:lang w:eastAsia="tr-TR"/>
        </w:rPr>
        <w:t>201</w:t>
      </w:r>
      <w:r>
        <w:rPr>
          <w:rFonts w:ascii="Comic Sans MS" w:hAnsi="Comic Sans MS" w:cs="Arial"/>
          <w:b/>
          <w:bCs/>
          <w:color w:val="000000"/>
          <w:lang w:eastAsia="tr-TR"/>
        </w:rPr>
        <w:t>..</w:t>
      </w:r>
      <w:r w:rsidRPr="00836F8B">
        <w:rPr>
          <w:rFonts w:ascii="Comic Sans MS" w:hAnsi="Comic Sans MS" w:cs="Arial"/>
          <w:b/>
          <w:bCs/>
          <w:color w:val="000000"/>
          <w:lang w:eastAsia="tr-TR"/>
        </w:rPr>
        <w:t>-201</w:t>
      </w:r>
      <w:r>
        <w:rPr>
          <w:rFonts w:ascii="Comic Sans MS" w:hAnsi="Comic Sans MS" w:cs="Arial"/>
          <w:b/>
          <w:bCs/>
          <w:color w:val="000000"/>
          <w:lang w:eastAsia="tr-TR"/>
        </w:rPr>
        <w:t>..</w:t>
      </w:r>
      <w:r w:rsidRPr="00836F8B">
        <w:rPr>
          <w:rFonts w:ascii="Comic Sans MS" w:hAnsi="Comic Sans MS" w:cs="Arial"/>
          <w:b/>
          <w:bCs/>
          <w:color w:val="000000"/>
          <w:lang w:eastAsia="tr-TR"/>
        </w:rPr>
        <w:t xml:space="preserve"> EĞİTİM-ÖĞRETİM YILI </w:t>
      </w:r>
      <w:r>
        <w:rPr>
          <w:rFonts w:ascii="Comic Sans MS" w:hAnsi="Comic Sans MS" w:cs="Arial"/>
          <w:b/>
          <w:bCs/>
          <w:color w:val="000000"/>
          <w:lang w:eastAsia="tr-TR"/>
        </w:rPr>
        <w:t>……………..</w:t>
      </w:r>
      <w:r w:rsidRPr="00836F8B">
        <w:rPr>
          <w:rFonts w:ascii="Comic Sans MS" w:hAnsi="Comic Sans MS" w:cs="Arial"/>
          <w:b/>
          <w:bCs/>
          <w:color w:val="000000"/>
          <w:lang w:eastAsia="tr-TR"/>
        </w:rPr>
        <w:t xml:space="preserve"> ORTAOKULU </w:t>
      </w:r>
    </w:p>
    <w:p w:rsidR="00EF2DB6" w:rsidRPr="00836F8B" w:rsidRDefault="00EF2DB6" w:rsidP="00836F8B">
      <w:pPr>
        <w:pStyle w:val="NoSpacing"/>
        <w:rPr>
          <w:b/>
          <w:lang w:eastAsia="tr-TR"/>
        </w:rPr>
        <w:sectPr w:rsidR="00EF2DB6" w:rsidRPr="00836F8B" w:rsidSect="00836F8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36F8B">
        <w:rPr>
          <w:rFonts w:ascii="Comic Sans MS" w:hAnsi="Comic Sans MS"/>
          <w:b/>
          <w:lang w:eastAsia="tr-TR"/>
        </w:rPr>
        <w:t xml:space="preserve">           6/A SINIFI FEN BİLİMLERİ DERSİ 2.DÖNEM 2.YAZILI SORULARI</w:t>
      </w:r>
    </w:p>
    <w:p w:rsidR="00EF2DB6" w:rsidRDefault="00EF2DB6" w:rsidP="00836F8B">
      <w:pPr>
        <w:pStyle w:val="ListParagraph"/>
        <w:shd w:val="clear" w:color="auto" w:fill="FFFFFF"/>
        <w:spacing w:after="0" w:line="240" w:lineRule="auto"/>
        <w:ind w:left="0" w:right="141"/>
        <w:jc w:val="both"/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</w:pPr>
    </w:p>
    <w:p w:rsidR="00EF2DB6" w:rsidRPr="00836F8B" w:rsidRDefault="00EF2DB6" w:rsidP="00836F8B">
      <w:pPr>
        <w:pStyle w:val="ListParagraph"/>
        <w:shd w:val="clear" w:color="auto" w:fill="FFFFFF"/>
        <w:spacing w:after="0" w:line="240" w:lineRule="auto"/>
        <w:ind w:left="0" w:right="141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1-Aşağıdaki çiçekte kısımların i</w:t>
      </w:r>
      <w:r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simlerini boşluklara yazınız.</w:t>
      </w:r>
    </w:p>
    <w:p w:rsidR="00EF2DB6" w:rsidRPr="00836F8B" w:rsidRDefault="00EF2DB6" w:rsidP="009A7609">
      <w:pPr>
        <w:spacing w:after="0"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contextualSpacing/>
        <w:rPr>
          <w:rFonts w:ascii="Comic Sans MS" w:hAnsi="Comic Sans MS" w:cs="Arial"/>
          <w:sz w:val="20"/>
          <w:szCs w:val="20"/>
          <w:lang w:eastAsia="tr-TR"/>
        </w:rPr>
      </w:pPr>
      <w:r w:rsidRPr="008A577B">
        <w:rPr>
          <w:rFonts w:ascii="Comic Sans MS" w:hAnsi="Comic Sans MS" w:cs="Arial"/>
          <w:noProof/>
          <w:color w:val="000000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bilgiyelpazesi.com/egitim_ogretim/yazili_sorulari_yazili_arsivi/fen_ve_teknoloji_dersi_yazili_sorulari/fen_ve_teknoloji_dersi_6_1_1_yazili/fen_ve_teknoloji_dersi_6_sinif_1_donem_1_yazili_6_dosyalar/image006.gif" style="width:223.5pt;height:120.75pt;visibility:visible">
            <v:imagedata r:id="rId7" o:title=""/>
          </v:shape>
        </w:pict>
      </w:r>
    </w:p>
    <w:p w:rsidR="00EF2DB6" w:rsidRDefault="00EF2DB6" w:rsidP="009A7609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</w:pPr>
    </w:p>
    <w:p w:rsidR="00EF2DB6" w:rsidRPr="00836F8B" w:rsidRDefault="00EF2DB6" w:rsidP="009A7609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2</w:t>
      </w:r>
      <w:r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-</w:t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Aşağıdaki tabloda verilen canlılarla ilg</w:t>
      </w:r>
      <w:r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ili özellikleri işaretleyin.</w:t>
      </w:r>
    </w:p>
    <w:p w:rsidR="00EF2DB6" w:rsidRPr="00836F8B" w:rsidRDefault="00EF2DB6" w:rsidP="00836F8B">
      <w:pPr>
        <w:shd w:val="clear" w:color="auto" w:fill="FFFFFF"/>
        <w:spacing w:after="0" w:line="240" w:lineRule="auto"/>
        <w:ind w:right="72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A577B">
        <w:rPr>
          <w:rFonts w:ascii="Comic Sans MS" w:hAnsi="Comic Sans MS" w:cs="Arial"/>
          <w:noProof/>
          <w:color w:val="000000"/>
          <w:sz w:val="20"/>
          <w:szCs w:val="20"/>
          <w:lang w:eastAsia="tr-TR"/>
        </w:rPr>
        <w:pict>
          <v:shape id="Resim 3" o:spid="_x0000_i1026" type="#_x0000_t75" alt="http://bilgiyelpazesi.com/egitim_ogretim/yazili_sorulari_yazili_arsivi/fen_ve_teknoloji_dersi_yazili_sorulari/fen_ve_teknoloji_dersi_6_1_1_yazili/fen_ve_teknoloji_dersi_6_sinif_1_donem_1_yazili_sorulari_5_c_a_dosyalar/image003.gif" style="width:238.5pt;height:327.75pt;visibility:visible">
            <v:imagedata r:id="rId8" o:title=""/>
          </v:shape>
        </w:pict>
      </w:r>
    </w:p>
    <w:p w:rsidR="00EF2DB6" w:rsidRDefault="00EF2DB6" w:rsidP="009A7609">
      <w:pPr>
        <w:shd w:val="clear" w:color="auto" w:fill="FFFFFF"/>
        <w:spacing w:after="0" w:line="240" w:lineRule="auto"/>
        <w:ind w:right="72"/>
        <w:jc w:val="both"/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</w:pPr>
    </w:p>
    <w:p w:rsidR="00EF2DB6" w:rsidRDefault="00EF2DB6" w:rsidP="009A7609">
      <w:pPr>
        <w:shd w:val="clear" w:color="auto" w:fill="FFFFFF"/>
        <w:spacing w:after="0" w:line="240" w:lineRule="auto"/>
        <w:ind w:right="72"/>
        <w:jc w:val="both"/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</w:pPr>
    </w:p>
    <w:p w:rsidR="00EF2DB6" w:rsidRPr="00836F8B" w:rsidRDefault="00EF2DB6" w:rsidP="009A7609">
      <w:pPr>
        <w:shd w:val="clear" w:color="auto" w:fill="FFFFFF"/>
        <w:spacing w:after="0" w:line="240" w:lineRule="auto"/>
        <w:ind w:right="72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3-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        </w:t>
      </w:r>
      <w:r w:rsidRPr="00836F8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 xml:space="preserve"> I.</w:t>
      </w:r>
      <w:r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T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>aç yapraklar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         </w:t>
      </w:r>
      <w:r w:rsidRPr="00836F8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II.</w:t>
      </w:r>
      <w:r>
        <w:rPr>
          <w:rFonts w:ascii="Comic Sans MS" w:hAnsi="Comic Sans MS" w:cs="Arial"/>
          <w:color w:val="000000"/>
          <w:sz w:val="20"/>
          <w:szCs w:val="20"/>
          <w:lang w:eastAsia="tr-TR"/>
        </w:rPr>
        <w:t>Ç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>anak yaprak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         </w:t>
      </w:r>
      <w:r w:rsidRPr="00836F8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III.</w:t>
      </w:r>
      <w:r>
        <w:rPr>
          <w:rFonts w:ascii="Comic Sans MS" w:hAnsi="Comic Sans MS" w:cs="Arial"/>
          <w:color w:val="000000"/>
          <w:sz w:val="20"/>
          <w:szCs w:val="20"/>
          <w:lang w:eastAsia="tr-TR"/>
        </w:rPr>
        <w:t>D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>işi organ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              </w:t>
      </w:r>
      <w:r w:rsidRPr="00836F8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 xml:space="preserve"> IV.</w:t>
      </w:r>
      <w:r>
        <w:rPr>
          <w:rFonts w:ascii="Comic Sans MS" w:hAnsi="Comic Sans MS" w:cs="Arial"/>
          <w:color w:val="000000"/>
          <w:sz w:val="20"/>
          <w:szCs w:val="20"/>
          <w:lang w:eastAsia="tr-TR"/>
        </w:rPr>
        <w:t>E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>rkek organ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Bir çiçekte bulunan yukarıdaki bölümlerden hangileri doğrudan üreme ile ilgilidir?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A</w:t>
      </w:r>
      <w:r w:rsidRPr="00587B2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)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I ve II                         </w:t>
      </w:r>
      <w:r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B</w:t>
      </w:r>
      <w:r w:rsidRPr="00587B2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 xml:space="preserve">) 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>I ve III</w:t>
      </w:r>
    </w:p>
    <w:p w:rsidR="00EF2DB6" w:rsidRPr="00836F8B" w:rsidRDefault="00EF2DB6" w:rsidP="009A7609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C</w:t>
      </w:r>
      <w:r w:rsidRPr="00587B2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)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III ve IV     </w:t>
      </w:r>
      <w:r>
        <w:rPr>
          <w:rFonts w:ascii="Comic Sans MS" w:hAnsi="Comic Sans MS" w:cs="Arial"/>
          <w:color w:val="000000"/>
          <w:sz w:val="20"/>
          <w:szCs w:val="20"/>
          <w:lang w:eastAsia="tr-TR"/>
        </w:rPr>
        <w:t>                </w:t>
      </w:r>
      <w:r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D</w:t>
      </w:r>
      <w:r w:rsidRPr="00587B2B">
        <w:rPr>
          <w:rFonts w:ascii="Comic Sans MS" w:hAnsi="Comic Sans MS" w:cs="Arial"/>
          <w:b/>
          <w:color w:val="000000"/>
          <w:sz w:val="20"/>
          <w:szCs w:val="20"/>
          <w:lang w:eastAsia="tr-TR"/>
        </w:rPr>
        <w:t>)</w:t>
      </w:r>
      <w:r w:rsidRPr="00836F8B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 I, II ve III</w:t>
      </w:r>
    </w:p>
    <w:p w:rsidR="00EF2DB6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5A2044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5A2044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5A2044">
      <w:pPr>
        <w:spacing w:after="0"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>4-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Bir bardağa 20ºC sıcaklıktaki limonata ve bir miktar buz atılıyor.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4" o:spid="_x0000_s1026" type="#_x0000_t75" alt="bardak" style="position:absolute;margin-left:39.85pt;margin-top:5.25pt;width:117.75pt;height:80.05pt;z-index:-251662848;visibility:visible">
            <v:imagedata r:id="rId9" o:title=""/>
          </v:shape>
        </w:pic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  <w:r w:rsidRPr="00836F8B">
        <w:rPr>
          <w:rFonts w:ascii="Comic Sans MS" w:hAnsi="Comic Sans MS" w:cs="Arial"/>
          <w:b/>
          <w:sz w:val="20"/>
          <w:szCs w:val="20"/>
        </w:rPr>
        <w:t xml:space="preserve">Bu durum ile ilgili verilen bilgilerden hangisi </w:t>
      </w:r>
      <w:r w:rsidRPr="00836F8B">
        <w:rPr>
          <w:rFonts w:ascii="Comic Sans MS" w:hAnsi="Comic Sans MS" w:cs="Arial"/>
          <w:b/>
          <w:i/>
          <w:sz w:val="20"/>
          <w:szCs w:val="20"/>
          <w:u w:val="single"/>
        </w:rPr>
        <w:t>yanlıştır</w:t>
      </w:r>
      <w:r w:rsidRPr="00836F8B">
        <w:rPr>
          <w:rFonts w:ascii="Comic Sans MS" w:hAnsi="Comic Sans MS" w:cs="Arial"/>
          <w:b/>
          <w:sz w:val="20"/>
          <w:szCs w:val="20"/>
        </w:rPr>
        <w:t>?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587B2B">
        <w:rPr>
          <w:rFonts w:ascii="Comic Sans MS" w:hAnsi="Comic Sans MS" w:cs="Arial"/>
          <w:b/>
          <w:sz w:val="20"/>
          <w:szCs w:val="20"/>
          <w:lang w:eastAsia="tr-TR"/>
        </w:rPr>
        <w:t xml:space="preserve"> A)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Limonata ile buz arasında ısı alışverişi olur.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587B2B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Limonata buza ısı vererek erimesini sağlar.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587B2B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Buz limonatadan ısı alır.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587B2B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Limonatanın taneciklerinin hızı artar.   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5-  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A577B">
        <w:rPr>
          <w:rFonts w:ascii="Comic Sans MS" w:hAnsi="Comic Sans MS"/>
          <w:noProof/>
          <w:sz w:val="20"/>
          <w:szCs w:val="20"/>
          <w:lang w:eastAsia="tr-TR"/>
        </w:rPr>
        <w:pict>
          <v:shape id="Resim 5" o:spid="_x0000_i1027" type="#_x0000_t75" style="width:249.75pt;height:163.5pt;visibility:visible">
            <v:imagedata r:id="rId10" o:title=""/>
          </v:shape>
        </w:pic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sz w:val="20"/>
          <w:szCs w:val="20"/>
        </w:rPr>
        <w:t>Yukarıdaki resimlerde ısının yayılma yolları verilmiştir</w:t>
      </w:r>
      <w:r w:rsidRPr="00836F8B">
        <w:rPr>
          <w:rFonts w:ascii="Comic Sans MS" w:hAnsi="Comic Sans MS"/>
          <w:b/>
          <w:sz w:val="20"/>
          <w:szCs w:val="20"/>
        </w:rPr>
        <w:t>.</w:t>
      </w:r>
    </w:p>
    <w:p w:rsidR="00EF2DB6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>Buna göre numaralandırılmış resimlerdeki ısı yayılma yolların</w:t>
      </w:r>
      <w:r>
        <w:rPr>
          <w:rFonts w:ascii="Comic Sans MS" w:hAnsi="Comic Sans MS"/>
          <w:b/>
          <w:sz w:val="20"/>
          <w:szCs w:val="20"/>
        </w:rPr>
        <w:t>ı aşağıdaki tabloya yazınız.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0"/>
        <w:gridCol w:w="3129"/>
      </w:tblGrid>
      <w:tr w:rsidR="00EF2DB6" w:rsidRPr="008A577B" w:rsidTr="00587B2B">
        <w:trPr>
          <w:trHeight w:val="445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Resimler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Isının yayılma yolları</w:t>
            </w:r>
          </w:p>
        </w:tc>
      </w:tr>
      <w:tr w:rsidR="00EF2DB6" w:rsidRPr="008A577B" w:rsidTr="00587B2B">
        <w:trPr>
          <w:trHeight w:val="468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587B2B">
        <w:trPr>
          <w:trHeight w:val="468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587B2B">
        <w:trPr>
          <w:trHeight w:val="468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587B2B">
        <w:trPr>
          <w:trHeight w:val="445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587B2B">
        <w:trPr>
          <w:trHeight w:val="468"/>
        </w:trPr>
        <w:tc>
          <w:tcPr>
            <w:tcW w:w="1610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129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  <w:shd w:val="clear" w:color="auto" w:fill="F3EBF9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587B2B">
      <w:pPr>
        <w:widowControl w:val="0"/>
        <w:autoSpaceDE w:val="0"/>
        <w:autoSpaceDN w:val="0"/>
        <w:spacing w:after="0" w:line="240" w:lineRule="auto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6</w:t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 xml:space="preserve">- </w:t>
      </w:r>
      <w:r w:rsidRPr="00836F8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Aşağıdakilerden hansinde ısı yalıtımı yoktur?</w:t>
      </w:r>
    </w:p>
    <w:p w:rsidR="00EF2DB6" w:rsidRPr="00836F8B" w:rsidRDefault="00EF2DB6" w:rsidP="00587B2B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  </w:t>
      </w:r>
      <w:r w:rsidRPr="00587B2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A)</w:t>
      </w:r>
      <w:r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Metal Kap              </w:t>
      </w:r>
      <w:r w:rsidRPr="00587B2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B)</w:t>
      </w:r>
      <w:r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>Çift Cam</w:t>
      </w:r>
    </w:p>
    <w:p w:rsidR="00EF2DB6" w:rsidRPr="00836F8B" w:rsidRDefault="00EF2DB6" w:rsidP="00587B2B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  </w:t>
      </w:r>
      <w:r w:rsidRPr="00587B2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C)</w:t>
      </w:r>
      <w:r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Cam Yünü              </w:t>
      </w:r>
      <w:r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 xml:space="preserve"> </w:t>
      </w:r>
      <w:r w:rsidRPr="00587B2B">
        <w:rPr>
          <w:rFonts w:ascii="Comic Sans MS" w:hAnsi="Comic Sans MS" w:cs="Arial"/>
          <w:b/>
          <w:bCs/>
          <w:color w:val="000000"/>
          <w:sz w:val="20"/>
          <w:szCs w:val="20"/>
          <w:lang w:eastAsia="tr-TR"/>
        </w:rPr>
        <w:t>D)</w:t>
      </w:r>
      <w:r w:rsidRPr="00836F8B">
        <w:rPr>
          <w:rFonts w:ascii="Comic Sans MS" w:hAnsi="Comic Sans MS" w:cs="Arial"/>
          <w:bCs/>
          <w:color w:val="000000"/>
          <w:sz w:val="20"/>
          <w:szCs w:val="20"/>
          <w:lang w:eastAsia="tr-TR"/>
        </w:rPr>
        <w:t>Termos</w:t>
      </w:r>
    </w:p>
    <w:p w:rsidR="00EF2DB6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6" o:spid="_x0000_s1027" type="#_x0000_t75" style="position:absolute;left:0;text-align:left;margin-left:11.75pt;margin-top:5.15pt;width:232.05pt;height:45pt;z-index:251654656;visibility:visible">
            <v:imagedata r:id="rId11" o:title="" grayscale="t"/>
          </v:shape>
        </w:pict>
      </w:r>
      <w:r>
        <w:rPr>
          <w:rFonts w:ascii="Comic Sans MS" w:hAnsi="Comic Sans MS"/>
          <w:b/>
          <w:sz w:val="20"/>
          <w:szCs w:val="20"/>
          <w:lang w:eastAsia="tr-TR"/>
        </w:rPr>
        <w:t>7-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</w:t>
      </w:r>
      <w:r w:rsidRPr="00836F8B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Tanecik modelleri şekildeki gibi olan I,II ve III maddelerinde ısının yayılması aşağıdakilerden hangisindeki gibi olabilir?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u w:val="single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          I               II</w:t>
      </w:r>
      <w:r w:rsidRPr="00836F8B">
        <w:rPr>
          <w:rFonts w:ascii="Comic Sans MS" w:hAnsi="Comic Sans MS"/>
          <w:b/>
          <w:sz w:val="20"/>
          <w:szCs w:val="20"/>
          <w:u w:val="single"/>
          <w:lang w:eastAsia="tr-TR"/>
        </w:rPr>
        <w:tab/>
        <w:t xml:space="preserve">     III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A)  </w:t>
      </w:r>
      <w:r w:rsidRPr="00836F8B">
        <w:rPr>
          <w:rFonts w:ascii="Comic Sans MS" w:hAnsi="Comic Sans MS"/>
          <w:sz w:val="20"/>
          <w:szCs w:val="20"/>
          <w:lang w:eastAsia="tr-TR"/>
        </w:rPr>
        <w:t>ışıma                  iletim</w:t>
      </w:r>
      <w:r w:rsidRPr="00836F8B">
        <w:rPr>
          <w:rFonts w:ascii="Comic Sans MS" w:hAnsi="Comic Sans MS"/>
          <w:sz w:val="20"/>
          <w:szCs w:val="20"/>
          <w:lang w:eastAsia="tr-TR"/>
        </w:rPr>
        <w:tab/>
        <w:t xml:space="preserve"> konveksiyon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B)  </w:t>
      </w:r>
      <w:r w:rsidRPr="00836F8B">
        <w:rPr>
          <w:rFonts w:ascii="Comic Sans MS" w:hAnsi="Comic Sans MS"/>
          <w:sz w:val="20"/>
          <w:szCs w:val="20"/>
          <w:lang w:eastAsia="tr-TR"/>
        </w:rPr>
        <w:t>iletim                 konveksiyon</w:t>
      </w:r>
      <w:r w:rsidRPr="00836F8B">
        <w:rPr>
          <w:rFonts w:ascii="Comic Sans MS" w:hAnsi="Comic Sans MS"/>
          <w:sz w:val="20"/>
          <w:szCs w:val="20"/>
          <w:lang w:eastAsia="tr-TR"/>
        </w:rPr>
        <w:tab/>
        <w:t xml:space="preserve">  ışıma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C)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sz w:val="20"/>
          <w:szCs w:val="20"/>
          <w:lang w:eastAsia="tr-TR"/>
        </w:rPr>
        <w:t>konveksiyon          ışıma</w:t>
      </w:r>
      <w:r w:rsidRPr="00836F8B">
        <w:rPr>
          <w:rFonts w:ascii="Comic Sans MS" w:hAnsi="Comic Sans MS"/>
          <w:sz w:val="20"/>
          <w:szCs w:val="20"/>
          <w:lang w:eastAsia="tr-TR"/>
        </w:rPr>
        <w:tab/>
        <w:t xml:space="preserve">  iletim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D)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iletim               </w:t>
      </w:r>
      <w:r>
        <w:rPr>
          <w:rFonts w:ascii="Comic Sans MS" w:hAnsi="Comic Sans MS"/>
          <w:sz w:val="20"/>
          <w:szCs w:val="20"/>
          <w:lang w:eastAsia="tr-TR"/>
        </w:rPr>
        <w:t xml:space="preserve">   ışıma      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konveksiyon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8-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  <w:r>
        <w:rPr>
          <w:noProof/>
          <w:lang w:eastAsia="tr-TR"/>
        </w:rPr>
        <w:pict>
          <v:group id="Grup 7" o:spid="_x0000_s1028" style="position:absolute;margin-left:33.95pt;margin-top:7pt;width:169.75pt;height:102.65pt;z-index:251655680" coordorigin="1494,1055" coordsize="3669,2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">
            <v:group id="Group 4" o:spid="_x0000_s1029" style="position:absolute;left:1494;top:1684;width:272;height:1678" coordorigin="2607,10579" coordsize="136,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o:lock v:ext="edit" aspectratio="t"/>
              <v:rect id="Rectangle 5" o:spid="_x0000_s1030" style="position:absolute;left:2607;top:10922;width:12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p+cUA&#10;AADaAAAADwAAAGRycy9kb3ducmV2LnhtbESPT2sCMRTE7wW/Q3iFXopm28OqW6PYQqlQEfyD0ttj&#10;85pd3LwsSarrt28EweMwM79hJrPONuJEPtSOFbwMMhDEpdM1GwW77Wd/BCJEZI2NY1JwoQCzae9h&#10;goV2Z17TaRONSBAOBSqoYmwLKUNZkcUwcC1x8n6dtxiT9EZqj+cEt418zbJcWqw5LVTY0kdF5XHz&#10;ZxW8H/fr1dCMvn2bj5dfzz+HvDMHpZ4eu/kbiEhdvIdv7YVWMIbrlXQD5P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in5xQAAANoAAAAPAAAAAAAAAAAAAAAAAJgCAABkcnMv&#10;ZG93bnJldi54bWxQSwUGAAAAAAQABAD1AAAAigMAAAAA&#10;" strokeweight="1pt">
                <o:lock v:ext="edit" aspectratio="t"/>
              </v:rect>
              <v:shape id="Freeform 6" o:spid="_x0000_s1031" style="position:absolute;left:2607;top:10579;width:136;height:352;visibility:visible;mso-wrap-style:square;v-text-anchor:top" coordsize="1002,2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wy1sUA&#10;AADbAAAADwAAAGRycy9kb3ducmV2LnhtbESPQWsCQQyF74X+hyGCtzprlVJWRykFSylS0Bb1mO7E&#10;3cWdzHYn1fXfN4dCbwnv5b0v82UfGnOmLtWRHYxHGRjiIvqaSwefH6u7RzBJkD02kcnBlRIsF7c3&#10;c8x9vPCGzlspjYZwytFBJdLm1qaiooBpFFti1Y6xCyi6dqX1HV40PDT2PssebMCataHClp4rKk7b&#10;n+DguL4eVsVks89e5JSanXxP37/enBsO+qcZGKFe/s1/169e8ZVef9EB7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DLWxQAAANsAAAAPAAAAAAAAAAAAAAAAAJgCAABkcnMv&#10;ZG93bnJldi54bWxQSwUGAAAAAAQABAD1AAAAigMAAAAA&#10;" path="m208,2554c182,2484,68,2305,37,2135,6,1965,,1742,24,1533,48,1324,120,1057,181,878,242,699,334,602,391,460,448,318,446,,522,28v76,28,249,382,327,602c927,850,984,1101,993,1350v9,249,-42,567,-92,772c851,2327,736,2485,692,2580e" strokeweight="1pt">
                <v:path arrowok="t" o:connecttype="custom" o:connectlocs="28,348;5,291;3,209;25,120;53,63;71,4;115,86;135,184;122,290;94,352" o:connectangles="0,0,0,0,0,0,0,0,0,0"/>
                <o:lock v:ext="edit" aspectratio="t"/>
              </v:shape>
            </v:group>
            <v:group id="Group 7" o:spid="_x0000_s1032" style="position:absolute;left:1960;top:1055;width:3203;height:1804" coordorigin="1960,1055" coordsize="3203,18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3" type="#_x0000_t202" style="position:absolute;left:4914;top:2610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T0P7wA&#10;AADbAAAADwAAAGRycy9kb3ducmV2LnhtbERPvQrCMBDeBd8hnOCmqQ4i1SgiCC4OVkXHoznbanMp&#10;SdT69kYQ3O7j+735sjW1eJLzlWUFo2ECgji3uuJCwfGwGUxB+ICssbZMCt7kYbnoduaYavviPT2z&#10;UIgYwj5FBWUITSqlz0sy6Ie2IY7c1TqDIUJXSO3wFcNNLcdJMpEGK44NJTa0Lim/Zw+j4FEkeNqd&#10;3e18aQNdbj4z232mVL/XrmYgArXhL/65tzrOH8P3l3i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BPQ/vAAAANsAAAAPAAAAAAAAAAAAAAAAAJgCAABkcnMvZG93bnJldi54&#10;bWxQSwUGAAAAAAQABAD1AAAAgQMAAAAA&#10;" stroked="f" strokecolor="blue" strokeweight="1pt">
                <v:fill opacity="0"/>
                <v:textbox inset="0,0,0,0">
                  <w:txbxContent>
                    <w:p w:rsidR="00EF2DB6" w:rsidRPr="000969FF" w:rsidRDefault="00EF2DB6" w:rsidP="00BD3A5B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0969F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Z</w:t>
                      </w:r>
                    </w:p>
                  </w:txbxContent>
                </v:textbox>
              </v:shape>
              <v:group id="Group 9" o:spid="_x0000_s1034" style="position:absolute;left:1960;top:1055;width:3203;height:1542" coordorigin="1960,1055" coordsize="3203,1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Text Box 10" o:spid="_x0000_s1035" type="#_x0000_t202" style="position:absolute;left:4914;top:1886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HJ0MAA&#10;AADbAAAADwAAAGRycy9kb3ducmV2LnhtbERPyWrDMBC9B/oPYgq5JXJLKMGJYkKg4EsPcVuS42BN&#10;vdQaGUle8vdRoZDbPN46+2w2nRjJ+caygpd1AoK4tLrhSsHX5/tqC8IHZI2dZVJwIw/Z4Wmxx1Tb&#10;ic80FqESMYR9igrqEPpUSl/WZNCvbU8cuR/rDIYIXSW1wymGm06+JsmbNNhwbKixp1NN5W8xGAVD&#10;leD3x8W1l+sc6Nr6wuTnQqnl83zcgQg0h4f4353rOH8Df7/EA+Th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HJ0MAAAADbAAAADwAAAAAAAAAAAAAAAACYAgAAZHJzL2Rvd25y&#10;ZXYueG1sUEsFBgAAAAAEAAQA9QAAAIUDAAAAAA==&#10;" stroked="f" strokecolor="blue" strokeweight="1pt">
                  <v:fill opacity="0"/>
                  <v:textbox inset="0,0,0,0">
                    <w:txbxContent>
                      <w:p w:rsidR="00EF2DB6" w:rsidRPr="000969FF" w:rsidRDefault="00EF2DB6" w:rsidP="00BD3A5B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0969F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group id="Group 11" o:spid="_x0000_s1036" style="position:absolute;left:1960;top:1055;width:3203;height:1542" coordorigin="1960,1055" coordsize="3203,1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12" o:spid="_x0000_s1037" type="#_x0000_t202" style="position:absolute;left:4914;top:1157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/yPLwA&#10;AADbAAAADwAAAGRycy9kb3ducmV2LnhtbERPvQrCMBDeBd8hnOCmqQ4i1SgiCC4OVkXHoznbanMp&#10;SdT69kYQ3O7j+735sjW1eJLzlWUFo2ECgji3uuJCwfGwGUxB+ICssbZMCt7kYbnoduaYavviPT2z&#10;UIgYwj5FBWUITSqlz0sy6Ie2IY7c1TqDIUJXSO3wFcNNLcdJMpEGK44NJTa0Lim/Zw+j4FEkeNqd&#10;3e18aQNdbj4z232mVL/XrmYgArXhL/65tzrOn8D3l3i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0P/I8vAAAANsAAAAPAAAAAAAAAAAAAAAAAJgCAABkcnMvZG93bnJldi54&#10;bWxQSwUGAAAAAAQABAD1AAAAgQMAAAAA&#10;" stroked="f" strokecolor="blue" strokeweight="1pt">
                    <v:fill opacity="0"/>
                    <v:textbox inset="0,0,0,0">
                      <w:txbxContent>
                        <w:p w:rsidR="00EF2DB6" w:rsidRPr="000969FF" w:rsidRDefault="00EF2DB6" w:rsidP="00BD3A5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0969F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shape>
                  <v:group id="Group 13" o:spid="_x0000_s1038" style="position:absolute;left:1960;top:1055;width:2954;height:1542" coordorigin="1960,1055" coordsize="2954,1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14" o:spid="_x0000_s1039" type="#_x0000_t202" style="position:absolute;left:3945;top:1055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zD1cEA&#10;AADbAAAADwAAAGRycy9kb3ducmV2LnhtbESPQYvCQAyF74L/YYjgTafrQZbqKMvCghcP1hU9hk5s&#10;q51MmRm1/ntzELwlvJf3vizXvWvVnUJsPBv4mmagiEtvG64M/O//Jt+gYkK22HomA0+KsF4NB0vM&#10;rX/wju5FqpSEcMzRQJ1Sl2sdy5ocxqnviEU7++AwyRoqbQM+JNy1epZlc+2wYWmosaPfmsprcXMG&#10;blWGh+0xXI6nPtHpEgu32RXGjEf9zwJUoj59zO/rjRV8gZVfZAC9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w9XBAAAA2wAAAA8AAAAAAAAAAAAAAAAAmAIAAGRycy9kb3du&#10;cmV2LnhtbFBLBQYAAAAABAAEAPUAAACGAwAAAAA=&#10;" stroked="f" strokecolor="blue" strokeweight="1pt">
                      <v:fill opacity="0"/>
                      <v:textbox inset="0,0,0,0">
                        <w:txbxContent>
                          <w:p w:rsidR="00EF2DB6" w:rsidRPr="000969FF" w:rsidRDefault="00EF2DB6" w:rsidP="00BD3A5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group id="Group 15" o:spid="_x0000_s1040" style="position:absolute;left:1960;top:1222;width:2954;height:1375" coordorigin="1960,1222" coordsize="2954,1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Text Box 16" o:spid="_x0000_s1041" type="#_x0000_t202" style="position:absolute;left:3958;top:1654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FbrsA&#10;AADbAAAADwAAAGRycy9kb3ducmV2LnhtbERPvQrCMBDeBd8hnOCmqQ4i1SgiCC4OVsWOR3O21eZS&#10;kqj17c0gOH58/8t1ZxrxIudrywom4wQEcWF1zaWC82k3moPwAVljY5kUfMjDetXvLTHV9s1HemWh&#10;FDGEfYoKqhDaVEpfVGTQj21LHLmbdQZDhK6U2uE7hptGTpNkJg3WHBsqbGlbUfHInkbBs0zwcri6&#10;+zXvAuV3n5n9MVNqOOg2CxCBuvAX/9x7rWAa18cv8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r2BW67AAAA2wAAAA8AAAAAAAAAAAAAAAAAmAIAAGRycy9kb3ducmV2Lnht&#10;bFBLBQYAAAAABAAEAPUAAACAAwAAAAA=&#10;" stroked="f" strokecolor="blue" strokeweight="1pt">
                        <v:fill opacity="0"/>
                        <v:textbox inset="0,0,0,0">
                          <w:txbxContent>
                            <w:p w:rsidR="00EF2DB6" w:rsidRPr="000969FF" w:rsidRDefault="00EF2DB6" w:rsidP="00BD3A5B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group id="Group 17" o:spid="_x0000_s1042" style="position:absolute;left:1960;top:1222;width:2954;height:1375" coordorigin="1960,1222" coordsize="2954,1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18" o:spid="_x0000_s1043" type="#_x0000_t202" style="position:absolute;left:3958;top:2246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+gsAA&#10;AADbAAAADwAAAGRycy9kb3ducmV2LnhtbESPQYvCMBSE74L/ITzBm6bbg0g1yrKw4MWDVbHHR/Ns&#10;q81LSaLWf28EweMwM98wy3VvWnEn5xvLCn6mCQji0uqGKwWH/f9kDsIHZI2tZVLwJA/r1XCwxEzb&#10;B+/onodKRAj7DBXUIXSZlL6syaCf2o44emfrDIYoXSW1w0eEm1amSTKTBhuOCzV29FdTec1vRsGt&#10;SvC4PbnLqegDFRefm80uV2o86n8XIAL14Rv+tDdaQZrC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g+gsAAAADbAAAADwAAAAAAAAAAAAAAAACYAgAAZHJzL2Rvd25y&#10;ZXYueG1sUEsFBgAAAAAEAAQA9QAAAIUDAAAAAA==&#10;" stroked="f" strokecolor="blue" strokeweight="1pt">
                          <v:fill opacity="0"/>
                          <v:textbox inset="0,0,0,0">
                            <w:txbxContent>
                              <w:p w:rsidR="00EF2DB6" w:rsidRPr="000969FF" w:rsidRDefault="00EF2DB6" w:rsidP="00BD3A5B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group id="Group 19" o:spid="_x0000_s1044" style="position:absolute;left:1960;top:1222;width:2954;height:1375" coordorigin="1960,1222" coordsize="2954,1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Text Box 20" o:spid="_x0000_s1045" type="#_x0000_t202" style="position:absolute;left:3101;top:2135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0DbcAA&#10;AADbAAAADwAAAGRycy9kb3ducmV2LnhtbESPQYvCMBSE7wv+h/AEb2uqiCzVKCIIXjxYlXp8NM+2&#10;2ryUJGr990YQ9jjMzDfMfNmZRjzI+dqygtEwAUFcWF1zqeB42Pz+gfABWWNjmRS8yMNy0fuZY6rt&#10;k/f0yEIpIoR9igqqENpUSl9UZNAPbUscvYt1BkOUrpTa4TPCTSPHSTKVBmuOCxW2tK6ouGV3o+Be&#10;Jnja5e6an7tA56vPzHafKTXod6sZiEBd+A9/21utYDyBz5f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c0DbcAAAADbAAAADwAAAAAAAAAAAAAAAACYAgAAZHJzL2Rvd25y&#10;ZXYueG1sUEsFBgAAAAAEAAQA9QAAAIUDAAAAAA==&#10;" stroked="f" strokecolor="blue" strokeweight="1pt">
                            <v:fill opacity="0"/>
                            <v:textbox inset="0,0,0,0">
                              <w:txbxContent>
                                <w:p w:rsidR="00EF2DB6" w:rsidRPr="000969FF" w:rsidRDefault="00EF2DB6" w:rsidP="00BD3A5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969FF"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shape>
                          <v:group id="Group 21" o:spid="_x0000_s1046" style="position:absolute;left:1960;top:1222;width:2954;height:1375" coordorigin="1960,1222" coordsize="2954,1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shape id="Text Box 22" o:spid="_x0000_s1047" type="#_x0000_t202" style="position:absolute;left:3121;top:1693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4gb4A&#10;AADbAAAADwAAAGRycy9kb3ducmV2LnhtbESPwQrCMBBE74L/EFbwpqkeRKpRRBC8eLAqelyata02&#10;m5JErX9vBMHjMDNvmPmyNbV4kvOVZQWjYQKCOLe64kLB8bAZTEH4gKyxtkwK3uRhueh25phq++I9&#10;PbNQiAhhn6KCMoQmldLnJRn0Q9sQR+9qncEQpSukdviKcFPLcZJMpMGK40KJDa1Lyu/Zwyh4FAme&#10;dmd3O1/aQJebz8x2nynV77WrGYhAbfiHf+2tVjCewPdL/A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TOIG+AAAA2wAAAA8AAAAAAAAAAAAAAAAAmAIAAGRycy9kb3ducmV2&#10;LnhtbFBLBQYAAAAABAAEAPUAAACDAwAAAAA=&#10;" stroked="f" strokecolor="blue" strokeweight="1pt">
                              <v:fill opacity="0"/>
                              <v:textbox inset="0,0,0,0">
                                <w:txbxContent>
                                  <w:p w:rsidR="00EF2DB6" w:rsidRPr="000969FF" w:rsidRDefault="00EF2DB6" w:rsidP="00BD3A5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0969FF"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L</w:t>
                                    </w:r>
                                  </w:p>
                                </w:txbxContent>
                              </v:textbox>
                            </v:shape>
                            <v:group id="Group 23" o:spid="_x0000_s1048" style="position:absolute;left:1960;top:1222;width:2954;height:1375" coordorigin="1960,1222" coordsize="2954,1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<v:shape id="Text Box 24" o:spid="_x0000_s1049" type="#_x0000_t202" style="position:absolute;left:3097;top:1222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JaLsA&#10;AADbAAAADwAAAGRycy9kb3ducmV2LnhtbERPvQrCMBDeBd8hnOCmqQ4i1SgiCC4OVsWOR3O21eZS&#10;kqj17c0gOH58/8t1ZxrxIudrywom4wQEcWF1zaWC82k3moPwAVljY5kUfMjDetXvLTHV9s1HemWh&#10;FDGEfYoKqhDaVEpfVGTQj21LHLmbdQZDhK6U2uE7hptGTpNkJg3WHBsqbGlbUfHInkbBs0zwcri6&#10;+zXvAuV3n5n9MVNqOOg2CxCBuvAX/9x7rWAax8Yv8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SACWi7AAAA2wAAAA8AAAAAAAAAAAAAAAAAmAIAAGRycy9kb3ducmV2Lnht&#10;bFBLBQYAAAAABAAEAPUAAACAAwAAAAA=&#10;" stroked="f" strokecolor="blue" strokeweight="1pt">
                                <v:fill opacity="0"/>
                                <v:textbox inset="0,0,0,0">
                                  <w:txbxContent>
                                    <w:p w:rsidR="00EF2DB6" w:rsidRPr="000969FF" w:rsidRDefault="00EF2DB6" w:rsidP="00BD3A5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69FF">
                                        <w:rPr>
                                          <w:rFonts w:ascii="Comic Sans MS" w:hAnsi="Comic Sans MS"/>
                                          <w:b/>
                                          <w:sz w:val="18"/>
                                          <w:szCs w:val="18"/>
                                        </w:rPr>
                                        <w:t>K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25" o:spid="_x0000_s1050" style="position:absolute;left:1960;top:1388;width:2954;height:1209" coordorigin="1960,1388" coordsize="2954,1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    <v:shape id="Text Box 26" o:spid="_x0000_s1051" type="#_x0000_t202" style="position:absolute;left:1960;top:1628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Rrb0A&#10;AADbAAAADwAAAGRycy9kb3ducmV2LnhtbERPSwrCMBDdC94hjOBGNFVBpBpFBMGN4H89NmNbbSal&#10;iVo9vVkILh/vP53XphBPqlxuWUG/F4EgTqzOOVVwPKy6YxDOI2ssLJOCNzmYz5qNKcbavnhHz71P&#10;RQhhF6OCzPsyltIlGRl0PVsSB+5qK4M+wCqVusJXCDeFHETRSBrMOTRkWNIyo+S+fxgFnc3ZnRJ7&#10;v20u9flid59t2qeFUu1WvZiA8FT7v/jnXmsFw7A+fAk/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nXRrb0AAADbAAAADwAAAAAAAAAAAAAAAACYAgAAZHJzL2Rvd25yZXYu&#10;eG1sUEsFBgAAAAAEAAQA9QAAAIIDAAAAAA==&#10;" fillcolor="black" strokeweight="1pt">
                                  <v:fill opacity="0"/>
                                  <v:textbox inset="0,0,0,0">
                                    <w:txbxContent>
                                      <w:p w:rsidR="00EF2DB6" w:rsidRPr="00492DE0" w:rsidRDefault="00EF2DB6" w:rsidP="00BD3A5B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FF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FF"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27" o:spid="_x0000_s1052" style="position:absolute;left:1960;top:1388;width:2954;height:1209" coordorigin="1960,1388" coordsize="2954,1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      <v:shape id="Text Box 28" o:spid="_x0000_s1053" type="#_x0000_t202" style="position:absolute;left:1995;top:1881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eMsQA&#10;AADbAAAADwAAAGRycy9kb3ducmV2LnhtbESPQWsCMRSE7wX/Q3hCbzVbC1pWo6il4GXBail4eybP&#10;zdLNy3aTuuu/NwWhx2FmvmHmy97V4kJtqDwreB5lIIi1NxWXCj4P70+vIEJENlh7JgVXCrBcDB7m&#10;mBvf8Qdd9rEUCcIhRwU2xiaXMmhLDsPIN8TJO/vWYUyyLaVpsUtwV8txlk2kw4rTgsWGNpb09/7X&#10;KSh2q85/2eP6cGqu6PVP8TbVhVKPw341AxGpj//he3trFLyM4e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wHjLEAAAA2wAAAA8AAAAAAAAAAAAAAAAAmAIAAGRycy9k&#10;b3ducmV2LnhtbFBLBQYAAAAABAAEAPUAAACJAwAAAAA=&#10;" strokeweight="1pt">
                                    <v:fill opacity="0"/>
                                    <v:textbox inset="0,0,0,0">
                                      <w:txbxContent>
                                        <w:p w:rsidR="00EF2DB6" w:rsidRDefault="00EF2DB6" w:rsidP="00BD3A5B"/>
                                      </w:txbxContent>
                                    </v:textbox>
                                  </v:shape>
                                  <v:group id="Group 29" o:spid="_x0000_s1054" style="position:absolute;left:1960;top:1388;width:2954;height:1209" coordorigin="1960,1388" coordsize="2954,1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          <v:group id="Group 30" o:spid="_x0000_s1055" style="position:absolute;left:1960;top:1388;width:2954;height:1209" coordorigin="1960,971" coordsize="2954,1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          <v:group id="Group 31" o:spid="_x0000_s1056" style="position:absolute;left:1960;top:971;width:2938;height:238;rotation:-10" coordorigin="1976,1131" coordsize="2938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/a1CMQAAADbAAAA&#10;DwAAAAAAAAAAAAAAAACqAgAAZHJzL2Rvd25yZXYueG1sUEsFBgAAAAAEAAQA+gAAAJsDAAAAAA==&#10;">
                                        <v:rect id="Rectangle 32" o:spid="_x0000_s1057" style="position:absolute;left:221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Y18UA&#10;AADbAAAADwAAAGRycy9kb3ducmV2LnhtbESP3WrCQBSE7wXfYTmF3ohuWkHa6CaIJbQFL5rUBzhk&#10;j/lp9mzIbjX16buC4OUwM98wm3Q0nTjR4BrLCp4WEQji0uqGKwWH72z+AsJ5ZI2dZVLwRw7SZDrZ&#10;YKztmXM6Fb4SAcIuRgW1930spStrMugWticO3tEOBn2QQyX1gOcAN518jqKVNNhwWKixp11N5U/x&#10;awKl5Yg/s+0sz/J9834x7etX+6bU48O4XYPwNPp7+Nb+0AqWK7h+CT9AJ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djXxQAAANsAAAAPAAAAAAAAAAAAAAAAAJgCAABkcnMv&#10;ZG93bnJldi54bWxQSwUGAAAAAAQABAD1AAAAigMAAAAA&#10;" strokeweight="1pt">
                                          <v:textbox inset="0,0,0,0"/>
                                        </v:rect>
                                        <v:rect id="Rectangle 33" o:spid="_x0000_s1058" style="position:absolute;left:347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9TMUA&#10;AADbAAAADwAAAGRycy9kb3ducmV2LnhtbESP3WrCQBSE7wu+w3IEb0rdaEFtzEakJWihF43tAxyy&#10;x/yYPRuyq6Y+fVco9HKYmW+YZDOYVlyod7VlBbNpBIK4sLrmUsH3V/a0AuE8ssbWMin4IQebdPSQ&#10;YKztlXO6HHwpAoRdjAoq77tYSldUZNBNbUccvKPtDfog+1LqHq8Bblo5j6KFNFhzWKiwo9eKitPh&#10;bAKl4Yjfs+1jnuUf9e5mmpfP5k2pyXjYrkF4Gvx/+K+91wqel3D/En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1X1MxQAAANsAAAAPAAAAAAAAAAAAAAAAAJgCAABkcnMv&#10;ZG93bnJldi54bWxQSwUGAAAAAAQABAD1AAAAigMAAAAA&#10;" strokeweight="1pt">
                                          <v:textbox inset="0,0,0,0"/>
                                        </v:rect>
                                        <v:oval id="Oval 34" o:spid="_x0000_s1059" style="position:absolute;left:4734;top:115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hqar8A&#10;AADbAAAADwAAAGRycy9kb3ducmV2LnhtbERPTWvCQBC9F/wPywi91Y0tFImuolKhFEE07X3Ijptg&#10;djZmV43/3jkUPD7e92zR+0ZdqYt1YAPjUQaKuAy2Zmfgt9i8TUDFhGyxCUwG7hRhMR+8zDC34cZ7&#10;uh6SUxLCMUcDVUptrnUsK/IYR6ElFu4YOo9JYOe07fAm4b7R71n2qT3WLA0VtrSuqDwdLl5KVj+l&#10;3hXN1xnXxfa029/dn6uNeR32yymoRH16iv/d39bAh4yVL/ID9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SGpqvwAAANsAAAAPAAAAAAAAAAAAAAAAAJgCAABkcnMvZG93bnJl&#10;di54bWxQSwUGAAAAAAQABAD1AAAAhAMAAAAA&#10;" fillcolor="black" strokecolor="#333" strokeweight="1pt">
                                          <v:textbox inset="0,0,0,0"/>
                                        </v:oval>
                                        <v:oval id="Oval 35" o:spid="_x0000_s1060" style="position:absolute;left:1976;top:1131;width:238;height: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UscUA&#10;AADbAAAADwAAAGRycy9kb3ducmV2LnhtbESPT2vCQBTE74LfYXlCb7qpLVZT1yBpU3rwUhW8vmZf&#10;k2D2bchu8+fbdwuCx2FmfsNsk8HUoqPWVZYVPC4iEMS51RUXCs6nbL4G4TyyxtoyKRjJQbKbTrYY&#10;a9vzF3VHX4gAYRejgtL7JpbS5SUZdAvbEAfvx7YGfZBtIXWLfYCbWi6jaCUNVhwWSmwoLSm/Hn+N&#10;gv7tfTw8p9fx5ZDzZay+P+Q5M0o9zIb9KwhPg7+Hb+1PreBpA/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NSxxQAAANsAAAAPAAAAAAAAAAAAAAAAAJgCAABkcnMv&#10;ZG93bnJldi54bWxQSwUGAAAAAAQABAD1AAAAigMAAAAA&#10;" strokeweight="1pt">
                                          <v:textbox inset="0,0,0,0"/>
                                        </v:oval>
                                      </v:group>
                                      <v:group id="Group 36" o:spid="_x0000_s1061" style="position:absolute;left:1976;top:1459;width:2938;height:238" coordorigin="1976,1131" coordsize="2938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                <v:rect id="Rectangle 37" o:spid="_x0000_s1062" style="position:absolute;left:221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Yz3sUA&#10;AADbAAAADwAAAGRycy9kb3ducmV2LnhtbESP3WrCQBSE7wXfYTkFb0rdKEVs6iaIJdiCFybtAxyy&#10;p/lp9mzIbjX69G6h4OUwM98wm3Q0nTjR4BrLChbzCARxaXXDlYKvz+xpDcJ5ZI2dZVJwIQdpMp1s&#10;MNb2zDmdCl+JAGEXo4La+z6W0pU1GXRz2xMH79sOBn2QQyX1gOcAN51cRtFKGmw4LNTY066m8qf4&#10;NYHScsQf2fYxz/JDs7+a9uXYvik1exi3ryA8jf4e/m+/awXPC/j7En6AT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jPexQAAANsAAAAPAAAAAAAAAAAAAAAAAJgCAABkcnMv&#10;ZG93bnJldi54bWxQSwUGAAAAAAQABAD1AAAAigMAAAAA&#10;" strokeweight="1pt">
                                          <v:textbox inset="0,0,0,0"/>
                                        </v:rect>
                                        <v:rect id="Rectangle 38" o:spid="_x0000_s1063" style="position:absolute;left:347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StqcQA&#10;AADbAAAADwAAAGRycy9kb3ducmV2LnhtbESP3WrCQBSE7wu+w3IK3ohulFLa6CaIEqzQi8b6AIfs&#10;MT/Nng3ZVWOfvisIvRxm5htmlQ6mFRfqXW1ZwXwWgSAurK65VHD8zqZvIJxH1thaJgU3cpAmo6cV&#10;xtpeOafLwZciQNjFqKDyvouldEVFBt3MdsTBO9neoA+yL6Xu8RrgppWLKHqVBmsOCxV2tKmo+Dmc&#10;TaA0HPE+W0/yLP+sd7+mef9qtkqNn4f1EoSnwf+HH+0PreBlAfcv4Qf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kranEAAAA2wAAAA8AAAAAAAAAAAAAAAAAmAIAAGRycy9k&#10;b3ducmV2LnhtbFBLBQYAAAAABAAEAPUAAACJAwAAAAA=&#10;" strokeweight="1pt">
                                          <v:textbox inset="0,0,0,0"/>
                                        </v:rect>
                                        <v:oval id="Oval 39" o:spid="_x0000_s1064" style="position:absolute;left:4734;top:115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YN9cUA&#10;AADbAAAADwAAAGRycy9kb3ducmV2LnhtbESPzWrDMBCE74W+g9hAb4mUNpjiWgn9oSXNrXEI8W2x&#10;tpaptTKWGrtvXxUCPQ4z8w1TbCbXiTMNofWsYblQIIhrb1puNBzK1/k9iBCRDXaeScMPBdisr68K&#10;zI0f+YPO+9iIBOGQowYbY59LGWpLDsPC98TJ+/SDw5jk0Egz4JjgrpO3SmXSYctpwWJPz5bqr/23&#10;0zCq6VSWMnt63728HY+ZrbKdqrS+mU2PDyAiTfE/fGlvjYbVHfx9S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g31xQAAANsAAAAPAAAAAAAAAAAAAAAAAJgCAABkcnMv&#10;ZG93bnJldi54bWxQSwUGAAAAAAQABAD1AAAAigMAAAAA&#10;" fillcolor="black" strokeweight="1pt">
                                          <v:textbox inset="0,0,0,0"/>
                                        </v:oval>
                                        <v:oval id="Oval 40" o:spid="_x0000_s1065" style="position:absolute;left:1976;top:1131;width:238;height: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Ii8AA&#10;AADbAAAADwAAAGRycy9kb3ducmV2LnhtbESP0YrCMBRE3xf8h3AF39ZUEV2qaRFBqL5Z9wMuzbUt&#10;NjelSTX+vREW9nGYmTPMLg+mEw8aXGtZwWKegCCurG65VvB7PX7/gHAeWWNnmRS8yEGeTb52mGr7&#10;5As9Sl+LCGGXooLG+z6V0lUNGXRz2xNH72YHgz7KoZZ6wGeEm04uk2QtDbYcFxrs6dBQdS9Ho2A8&#10;1ee217qQxeZul+trGEsdlJpNw34LwlPw/+G/dqEVrFbw+RJ/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iIi8AAAADbAAAADwAAAAAAAAAAAAAAAACYAgAAZHJzL2Rvd25y&#10;ZXYueG1sUEsFBgAAAAAEAAQA9QAAAIUDAAAAAA==&#10;" strokecolor="blue" strokeweight="1pt">
                                          <v:textbox inset="0,0,0,0"/>
                                        </v:oval>
                                      </v:group>
                                      <v:group id="Group 41" o:spid="_x0000_s1066" style="position:absolute;left:1960;top:1942;width:2938;height:238;rotation:10" coordorigin="1976,1131" coordsize="2938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xN+9XFAAAA2wAA&#10;AA8AAAAAAAAAAAAAAAAAqgIAAGRycy9kb3ducmV2LnhtbFBLBQYAAAAABAAEAPoAAACcAwAAAAA=&#10;">
                                        <v:rect id="Rectangle 42" o:spid="_x0000_s1067" style="position:absolute;left:221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+rqsUA&#10;AADbAAAADwAAAGRycy9kb3ducmV2LnhtbESP3WrCQBSE7wXfYTmF3ohuWkTa6CaIJbQFL5rUBzhk&#10;j/lp9mzIbjX16buC4OUwM98wm3Q0nTjR4BrLCp4WEQji0uqGKwWH72z+AsJ5ZI2dZVLwRw7SZDrZ&#10;YKztmXM6Fb4SAcIuRgW1930spStrMugWticO3tEOBn2QQyX1gOcAN518jqKVNNhwWKixp11N5U/x&#10;awKl5Yg/s+0sz/J9834x7etX+6bU48O4XYPwNPp7+Nb+0AqWK7h+CT9AJ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6uqxQAAANsAAAAPAAAAAAAAAAAAAAAAAJgCAABkcnMv&#10;ZG93bnJldi54bWxQSwUGAAAAAAQABAD1AAAAigMAAAAA&#10;" strokeweight="1pt">
                                          <v:textbox inset="0,0,0,0"/>
                                        </v:rect>
                                        <v:rect id="Rectangle 43" o:spid="_x0000_s1068" style="position:absolute;left:3474;top:1157;width:126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OMcUA&#10;AADbAAAADwAAAGRycy9kb3ducmV2LnhtbESP3WrCQBSE7wu+w3IEb0rdKEVtzEakJWihF43tAxyy&#10;x/yYPRuyq6Y+fVco9HKYmW+YZDOYVlyod7VlBbNpBIK4sLrmUsH3V/a0AuE8ssbWMin4IQebdPSQ&#10;YKztlXO6HHwpAoRdjAoq77tYSldUZNBNbUccvKPtDfog+1LqHq8Bblo5j6KFNFhzWKiwo9eKitPh&#10;bAKl4Yjfs+1jnuUf9e5mmpfP5k2pyXjYrkF4Gvx/+K+91wqel3D/En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0w4xxQAAANsAAAAPAAAAAAAAAAAAAAAAAJgCAABkcnMv&#10;ZG93bnJldi54bWxQSwUGAAAAAAQABAD1AAAAigMAAAAA&#10;" strokeweight="1pt">
                                          <v:textbox inset="0,0,0,0"/>
                                        </v:rect>
                                        <v:oval id="Oval 44" o:spid="_x0000_s1069" style="position:absolute;left:4734;top:115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4ZF78A&#10;AADbAAAADwAAAGRycy9kb3ducmV2LnhtbERPTWvCQBC9F/wPywi91Y2lFImuolKhFEE07X3Ijptg&#10;djZmV43/3jkUPD7e92zR+0ZdqYt1YAPjUQaKuAy2Zmfgt9i8TUDFhGyxCUwG7hRhMR+8zDC34cZ7&#10;uh6SUxLCMUcDVUptrnUsK/IYR6ElFu4YOo9JYOe07fAm4b7R71n2qT3WLA0VtrSuqDwdLl5KVj+l&#10;3hXN1xnXxfa029/dn6uNeR32yymoRH16iv/d39bAh4yVL/ID9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ThkXvwAAANsAAAAPAAAAAAAAAAAAAAAAAJgCAABkcnMvZG93bnJl&#10;di54bWxQSwUGAAAAAAQABAD1AAAAhAMAAAAA&#10;" fillcolor="black" strokecolor="#333" strokeweight="1pt">
                                          <v:textbox inset="0,0,0,0"/>
                                        </v:oval>
                                        <v:oval id="Oval 45" o:spid="_x0000_s1070" style="position:absolute;left:1976;top:1131;width:238;height: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knFcEA&#10;AADbAAAADwAAAGRycy9kb3ducmV2LnhtbESP0YrCMBRE3wX/IVzBN01XRN1uo4gg1H2z+gGX5m5b&#10;2tyUJtX492ZhYR+HmTnDZIdgOvGgwTWWFXwsExDEpdUNVwrut/NiB8J5ZI2dZVLwIgeH/XSSYart&#10;k6/0KHwlIoRdigpq7/tUSlfWZNAtbU8cvR87GPRRDpXUAz4j3HRylSQbabDhuFBjT6eayrYYjYLx&#10;Un03vda5zLetXW1uYSx0UGo+C8cvEJ6C/w//tXOtYP0Jv1/iD5D7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JJxXBAAAA2wAAAA8AAAAAAAAAAAAAAAAAmAIAAGRycy9kb3du&#10;cmV2LnhtbFBLBQYAAAAABAAEAPUAAACGAwAAAAA=&#10;" strokecolor="blue" strokeweight="1pt">
                                          <v:textbox inset="0,0,0,0"/>
                                        </v:oval>
                                      </v:group>
                                    </v:group>
                                    <v:shape id="Text Box 46" o:spid="_x0000_s1071" type="#_x0000_t202" style="position:absolute;left:1995;top:2118;width:249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AfsEA&#10;AADbAAAADwAAAGRycy9kb3ducmV2LnhtbERPz2vCMBS+D/wfwhN2m6mDqXRGUcdgl8K0Iuz2lrw1&#10;xealazJb/3tzGHj8+H4v14NrxIW6UHtWMJ1kIIi1NzVXCo7l+9MCRIjIBhvPpOBKAdar0cMSc+N7&#10;3tPlECuRQjjkqMDG2OZSBm3JYZj4ljhxP75zGBPsKmk67FO4a+Rzls2kw5pTg8WWdpb0+fDnFBSf&#10;m96f7Ne2/G6v6PVv8TbXhVKP42HzCiLSEO/if/eHUfCS1qcv6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xwH7BAAAA2wAAAA8AAAAAAAAAAAAAAAAAmAIAAGRycy9kb3du&#10;cmV2LnhtbFBLBQYAAAAABAAEAPUAAACGAwAAAAA=&#10;" strokeweight="1pt">
                                      <v:fill opacity="0"/>
                                      <v:textbox inset="0,0,0,0">
                                        <w:txbxContent>
                                          <w:p w:rsidR="00EF2DB6" w:rsidRPr="000969FF" w:rsidRDefault="00EF2DB6" w:rsidP="00BD3A5B">
                                            <w:pPr>
                                              <w:rPr>
                                                <w:szCs w:val="2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   </w:t>
      </w: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ind w:right="-58"/>
        <w:jc w:val="both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Isı Kaynağı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b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Birbirlerine perçinlenmiş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X, Y, Z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balmumlarının bulunduğu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K, L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ve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M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çubukları özdeş ısıtıcılarla ısıtıldığında  önce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X,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sonra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Y,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sonra da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Z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mumu  düşüyor.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K, L, M metal çubuklarının ısı iletkenliklerini sıralaması aşağıdakilerden hangisidir?</w:t>
      </w:r>
    </w:p>
    <w:p w:rsidR="00EF2DB6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A)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sz w:val="20"/>
          <w:szCs w:val="20"/>
          <w:lang w:eastAsia="tr-TR"/>
        </w:rPr>
        <w:t>K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&gt;</w:t>
      </w:r>
      <w:r w:rsidRPr="00836F8B">
        <w:rPr>
          <w:rFonts w:ascii="Comic Sans MS" w:hAnsi="Comic Sans MS"/>
          <w:sz w:val="20"/>
          <w:szCs w:val="20"/>
          <w:lang w:eastAsia="tr-TR"/>
        </w:rPr>
        <w:t>L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&gt;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M   </w:t>
      </w:r>
      <w:r>
        <w:rPr>
          <w:rFonts w:ascii="Comic Sans MS" w:hAnsi="Comic Sans MS"/>
          <w:sz w:val="20"/>
          <w:szCs w:val="20"/>
          <w:lang w:eastAsia="tr-TR"/>
        </w:rPr>
        <w:t xml:space="preserve">            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szCs w:val="20"/>
          <w:lang w:eastAsia="tr-TR"/>
        </w:rPr>
        <w:t>B)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sz w:val="20"/>
          <w:szCs w:val="20"/>
          <w:lang w:eastAsia="tr-TR"/>
        </w:rPr>
        <w:t>L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=</w:t>
      </w:r>
      <w:r w:rsidRPr="00836F8B">
        <w:rPr>
          <w:rFonts w:ascii="Comic Sans MS" w:hAnsi="Comic Sans MS"/>
          <w:sz w:val="20"/>
          <w:szCs w:val="20"/>
          <w:lang w:eastAsia="tr-TR"/>
        </w:rPr>
        <w:t>M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=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K   </w:t>
      </w:r>
    </w:p>
    <w:p w:rsidR="00EF2DB6" w:rsidRDefault="00EF2DB6" w:rsidP="007C0A81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C)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sz w:val="20"/>
          <w:szCs w:val="20"/>
          <w:lang w:eastAsia="tr-TR"/>
        </w:rPr>
        <w:t>L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&gt;</w:t>
      </w:r>
      <w:r w:rsidRPr="00836F8B">
        <w:rPr>
          <w:rFonts w:ascii="Comic Sans MS" w:hAnsi="Comic Sans MS"/>
          <w:sz w:val="20"/>
          <w:szCs w:val="20"/>
          <w:lang w:eastAsia="tr-TR"/>
        </w:rPr>
        <w:t>K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&gt;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M   </w:t>
      </w:r>
      <w:r>
        <w:rPr>
          <w:rFonts w:ascii="Comic Sans MS" w:hAnsi="Comic Sans MS"/>
          <w:sz w:val="20"/>
          <w:szCs w:val="20"/>
          <w:lang w:eastAsia="tr-TR"/>
        </w:rPr>
        <w:t xml:space="preserve">             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D) </w:t>
      </w:r>
      <w:r w:rsidRPr="00836F8B">
        <w:rPr>
          <w:rFonts w:ascii="Comic Sans MS" w:hAnsi="Comic Sans MS"/>
          <w:sz w:val="20"/>
          <w:szCs w:val="20"/>
          <w:lang w:eastAsia="tr-TR"/>
        </w:rPr>
        <w:t>M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&gt;L&gt;</w:t>
      </w:r>
      <w:r w:rsidRPr="00836F8B">
        <w:rPr>
          <w:rFonts w:ascii="Comic Sans MS" w:hAnsi="Comic Sans MS"/>
          <w:sz w:val="20"/>
          <w:szCs w:val="20"/>
          <w:lang w:eastAsia="tr-TR"/>
        </w:rPr>
        <w:t>K</w:t>
      </w:r>
    </w:p>
    <w:p w:rsidR="00EF2DB6" w:rsidRPr="007C0A81" w:rsidRDefault="00EF2DB6" w:rsidP="007C0A81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>9- Bina duvarları arasına köpük konulmasının sebebi aşağıdakilerden hangisidir?</w:t>
      </w:r>
    </w:p>
    <w:p w:rsidR="00EF2DB6" w:rsidRPr="00836F8B" w:rsidRDefault="00EF2DB6" w:rsidP="004D2913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7C0A81">
        <w:rPr>
          <w:rFonts w:ascii="Comic Sans MS" w:hAnsi="Comic Sans MS"/>
          <w:b/>
          <w:color w:val="000000"/>
          <w:sz w:val="20"/>
          <w:szCs w:val="20"/>
        </w:rPr>
        <w:t>A)</w:t>
      </w:r>
      <w:r w:rsidRPr="00836F8B">
        <w:rPr>
          <w:rFonts w:ascii="Comic Sans MS" w:hAnsi="Comic Sans MS"/>
          <w:color w:val="000000"/>
          <w:sz w:val="20"/>
          <w:szCs w:val="20"/>
        </w:rPr>
        <w:t xml:space="preserve"> Duvarın daha sağlam olması </w:t>
      </w:r>
    </w:p>
    <w:p w:rsidR="00EF2DB6" w:rsidRPr="00836F8B" w:rsidRDefault="00EF2DB6" w:rsidP="004D2913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7C0A81">
        <w:rPr>
          <w:rFonts w:ascii="Comic Sans MS" w:hAnsi="Comic Sans MS"/>
          <w:b/>
          <w:color w:val="000000"/>
          <w:sz w:val="20"/>
          <w:szCs w:val="20"/>
        </w:rPr>
        <w:t>B)</w:t>
      </w:r>
      <w:r w:rsidRPr="00836F8B">
        <w:rPr>
          <w:rFonts w:ascii="Comic Sans MS" w:hAnsi="Comic Sans MS"/>
          <w:color w:val="000000"/>
          <w:sz w:val="20"/>
          <w:szCs w:val="20"/>
        </w:rPr>
        <w:t xml:space="preserve"> Binanın daha gösterişli olması             </w:t>
      </w:r>
    </w:p>
    <w:p w:rsidR="00EF2DB6" w:rsidRPr="00836F8B" w:rsidRDefault="00EF2DB6" w:rsidP="004D2913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7C0A81">
        <w:rPr>
          <w:rFonts w:ascii="Comic Sans MS" w:hAnsi="Comic Sans MS"/>
          <w:b/>
          <w:color w:val="000000"/>
          <w:sz w:val="20"/>
          <w:szCs w:val="20"/>
        </w:rPr>
        <w:t>C)</w:t>
      </w:r>
      <w:r w:rsidRPr="00836F8B">
        <w:rPr>
          <w:rFonts w:ascii="Comic Sans MS" w:hAnsi="Comic Sans MS"/>
          <w:color w:val="000000"/>
          <w:sz w:val="20"/>
          <w:szCs w:val="20"/>
        </w:rPr>
        <w:t xml:space="preserve"> Isı yalıtımının daha iyiolması </w:t>
      </w:r>
    </w:p>
    <w:p w:rsidR="00EF2DB6" w:rsidRPr="00836F8B" w:rsidRDefault="00EF2DB6" w:rsidP="004D2913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7C0A81">
        <w:rPr>
          <w:rFonts w:ascii="Comic Sans MS" w:hAnsi="Comic Sans MS"/>
          <w:b/>
          <w:color w:val="000000"/>
          <w:sz w:val="20"/>
          <w:szCs w:val="20"/>
        </w:rPr>
        <w:t>D)</w:t>
      </w:r>
      <w:r w:rsidRPr="00836F8B">
        <w:rPr>
          <w:rFonts w:ascii="Comic Sans MS" w:hAnsi="Comic Sans MS"/>
          <w:color w:val="000000"/>
          <w:sz w:val="20"/>
          <w:szCs w:val="20"/>
        </w:rPr>
        <w:t xml:space="preserve"> Binanın daha ucuza mal olması</w:t>
      </w:r>
    </w:p>
    <w:p w:rsidR="00EF2DB6" w:rsidRPr="00836F8B" w:rsidRDefault="00EF2DB6" w:rsidP="0052406A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spacing w:val="-2"/>
          <w:sz w:val="20"/>
          <w:szCs w:val="20"/>
          <w:lang w:eastAsia="tr-TR"/>
        </w:rPr>
      </w:pPr>
    </w:p>
    <w:p w:rsidR="00EF2DB6" w:rsidRPr="00836F8B" w:rsidRDefault="00EF2DB6" w:rsidP="004D2913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spacing w:val="-2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10- Aşağıdaki enerji kaynaklarından hangisi yenilenemez enerji kaynağıdır?</w:t>
      </w:r>
      <w:r w:rsidRPr="00836F8B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Rüzgar enerjisi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</w:rPr>
        <w:br/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Fosil yakıtlar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</w:rPr>
        <w:br/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Hidroelektrik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</w:rPr>
        <w:br/>
      </w:r>
      <w:r w:rsidRPr="00836F8B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36F8B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36F8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Güneş</w:t>
      </w:r>
    </w:p>
    <w:p w:rsidR="00EF2DB6" w:rsidRDefault="00EF2DB6" w:rsidP="00AA2AF2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spacing w:val="-2"/>
          <w:sz w:val="20"/>
          <w:szCs w:val="20"/>
          <w:lang w:eastAsia="tr-TR"/>
        </w:rPr>
      </w:pPr>
    </w:p>
    <w:p w:rsidR="00EF2DB6" w:rsidRDefault="00EF2DB6" w:rsidP="00AA2AF2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b/>
          <w:spacing w:val="-2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spacing w:val="-2"/>
          <w:sz w:val="20"/>
          <w:szCs w:val="20"/>
          <w:lang w:eastAsia="tr-TR"/>
        </w:rPr>
        <w:t>11- Aşagıdaki yakıt çeşitleri bulunan tabloyu doldurunuz.</w:t>
      </w:r>
    </w:p>
    <w:p w:rsidR="00EF2DB6" w:rsidRPr="00836F8B" w:rsidRDefault="00EF2DB6" w:rsidP="00AA2AF2">
      <w:pPr>
        <w:widowControl w:val="0"/>
        <w:autoSpaceDE w:val="0"/>
        <w:autoSpaceDN w:val="0"/>
        <w:spacing w:after="0" w:line="240" w:lineRule="auto"/>
        <w:rPr>
          <w:rFonts w:ascii="Comic Sans MS" w:hAnsi="Comic Sans MS" w:cs="Arial"/>
          <w:b/>
          <w:spacing w:val="-2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1"/>
        <w:gridCol w:w="1221"/>
        <w:gridCol w:w="1221"/>
        <w:gridCol w:w="1222"/>
      </w:tblGrid>
      <w:tr w:rsidR="00EF2DB6" w:rsidRPr="008A577B" w:rsidTr="007C0A81">
        <w:trPr>
          <w:trHeight w:val="620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Yakıtlar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Katı</w:t>
            </w: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Sıvı</w:t>
            </w: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Gaz</w:t>
            </w:r>
          </w:p>
        </w:tc>
      </w:tr>
      <w:tr w:rsidR="00EF2DB6" w:rsidRPr="008A577B" w:rsidTr="007C0A81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Kömür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7C0A81">
        <w:trPr>
          <w:trHeight w:val="318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Benzin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7C0A81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Doğal Gaz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7C0A81">
        <w:trPr>
          <w:trHeight w:val="318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Odun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2DB6" w:rsidRPr="008A577B" w:rsidTr="007C0A81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A577B">
              <w:rPr>
                <w:rFonts w:ascii="Comic Sans MS" w:hAnsi="Comic Sans MS"/>
                <w:b/>
                <w:sz w:val="20"/>
                <w:szCs w:val="20"/>
              </w:rPr>
              <w:t>Benzin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F2DB6" w:rsidRPr="008A577B" w:rsidRDefault="00EF2DB6" w:rsidP="00D80DC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F2DB6" w:rsidRDefault="00EF2DB6" w:rsidP="00AA2AF2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AA2AF2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>12</w:t>
      </w:r>
      <w:r w:rsidRPr="00836F8B">
        <w:rPr>
          <w:rFonts w:ascii="Comic Sans MS" w:hAnsi="Comic Sans MS"/>
          <w:sz w:val="20"/>
          <w:szCs w:val="20"/>
          <w:lang w:eastAsia="tr-TR"/>
        </w:rPr>
        <w:t>-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Bir elektrik devresinde iki bağlantı kablosunun arasına aşağıdaki maddelerden hangisini koyup uçlarını dokundurursak ampul ışık verir?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A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Kürdan     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>
        <w:rPr>
          <w:rFonts w:ascii="Comic Sans MS" w:hAnsi="Comic Sans MS" w:cs="Arial"/>
          <w:b/>
          <w:sz w:val="20"/>
          <w:szCs w:val="20"/>
          <w:lang w:eastAsia="tr-TR"/>
        </w:rPr>
        <w:t>B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Porselen kupa      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C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Bakır tel                        </w:t>
      </w:r>
      <w:r>
        <w:rPr>
          <w:rFonts w:ascii="Comic Sans MS" w:hAnsi="Comic Sans MS" w:cs="Arial"/>
          <w:b/>
          <w:sz w:val="20"/>
          <w:szCs w:val="20"/>
          <w:lang w:eastAsia="tr-TR"/>
        </w:rPr>
        <w:t>D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>Tahta parçası</w:t>
      </w:r>
    </w:p>
    <w:p w:rsidR="00EF2DB6" w:rsidRDefault="00EF2DB6" w:rsidP="00AA2AF2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AA2AF2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>13-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Aşağıdakilerden hangisi elektrik çarpan kişiye müdahale ederken yapılması gerekenlerden değildir?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A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>Yalıtkan bir madde ile kazazede uzaklaştırılır.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B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>Sigortalar kapatılır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C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>Plastik tabanlı terlik giyilir</w:t>
      </w:r>
    </w:p>
    <w:p w:rsidR="00EF2DB6" w:rsidRPr="00836F8B" w:rsidRDefault="00EF2DB6" w:rsidP="00AA2AF2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sz w:val="20"/>
          <w:szCs w:val="20"/>
          <w:lang w:eastAsia="tr-TR"/>
        </w:rPr>
        <w:t>D</w:t>
      </w:r>
      <w:r w:rsidRPr="007C0A81">
        <w:rPr>
          <w:rFonts w:ascii="Comic Sans MS" w:hAnsi="Comic Sans MS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>Islak elle kazazede tutulur.</w:t>
      </w:r>
    </w:p>
    <w:p w:rsidR="00EF2DB6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 w:cs="Arial"/>
          <w:b/>
          <w:color w:val="000000"/>
          <w:sz w:val="20"/>
          <w:szCs w:val="20"/>
        </w:rPr>
      </w:pPr>
      <w:r w:rsidRPr="00836F8B">
        <w:rPr>
          <w:rFonts w:ascii="Comic Sans MS" w:hAnsi="Comic Sans MS"/>
          <w:b/>
          <w:color w:val="000000"/>
          <w:sz w:val="20"/>
          <w:szCs w:val="20"/>
        </w:rPr>
        <w:t xml:space="preserve">14- </w:t>
      </w:r>
      <w:r w:rsidRPr="00836F8B">
        <w:rPr>
          <w:rFonts w:ascii="Comic Sans MS" w:hAnsi="Comic Sans MS" w:cs="Arial"/>
          <w:b/>
          <w:color w:val="000000"/>
          <w:sz w:val="20"/>
          <w:szCs w:val="20"/>
        </w:rPr>
        <w:t>Aşağıdakilerden hangisi elektriği iletir?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    </w:t>
      </w:r>
      <w:r w:rsidRPr="007C0A81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Şekerli su             </w:t>
      </w:r>
      <w:r w:rsidRPr="007C0A81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Tuzlu su</w:t>
      </w:r>
    </w:p>
    <w:p w:rsidR="00EF2DB6" w:rsidRDefault="00EF2DB6" w:rsidP="004D2913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    </w:t>
      </w:r>
      <w:r w:rsidRPr="007C0A81">
        <w:rPr>
          <w:rFonts w:ascii="Comic Sans MS" w:hAnsi="Comic Sans MS" w:cs="Arial"/>
          <w:b/>
          <w:color w:val="000000"/>
          <w:sz w:val="20"/>
          <w:szCs w:val="20"/>
        </w:rPr>
        <w:t>C)</w:t>
      </w: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Tahta blok            </w:t>
      </w:r>
      <w:r w:rsidRPr="007C0A81">
        <w:rPr>
          <w:rFonts w:ascii="Comic Sans MS" w:hAnsi="Comic Sans MS" w:cs="Arial"/>
          <w:b/>
          <w:color w:val="000000"/>
          <w:sz w:val="20"/>
          <w:szCs w:val="20"/>
        </w:rPr>
        <w:t>D)</w:t>
      </w:r>
      <w:r w:rsidRPr="00836F8B">
        <w:rPr>
          <w:rFonts w:ascii="Comic Sans MS" w:hAnsi="Comic Sans MS" w:cs="Arial"/>
          <w:color w:val="000000"/>
          <w:sz w:val="20"/>
          <w:szCs w:val="20"/>
        </w:rPr>
        <w:t xml:space="preserve"> Plastik çubuk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 w:cs="Arial"/>
          <w:color w:val="000000"/>
          <w:sz w:val="20"/>
          <w:szCs w:val="20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 w:cs="Tahoma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>15-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 w:cs="Tahoma"/>
          <w:b/>
          <w:sz w:val="20"/>
          <w:szCs w:val="20"/>
          <w:shd w:val="clear" w:color="auto" w:fill="FFFFFF"/>
          <w:lang w:eastAsia="tr-TR"/>
        </w:rPr>
        <w:t>Şekildeki</w:t>
      </w:r>
      <w:r w:rsidRPr="00836F8B">
        <w:rPr>
          <w:rFonts w:ascii="Comic Sans MS" w:hAnsi="Comic Sans MS" w:cs="Tahoma"/>
          <w:b/>
          <w:sz w:val="20"/>
          <w:szCs w:val="20"/>
          <w:lang w:eastAsia="tr-TR"/>
        </w:rPr>
        <w:t xml:space="preserve"> devrede ampulün </w:t>
      </w:r>
      <w:r w:rsidRPr="00836F8B">
        <w:rPr>
          <w:rFonts w:ascii="Comic Sans MS" w:hAnsi="Comic Sans MS" w:cs="Tahoma"/>
          <w:b/>
          <w:sz w:val="20"/>
          <w:szCs w:val="20"/>
          <w:shd w:val="clear" w:color="auto" w:fill="FFFFFF"/>
          <w:lang w:eastAsia="tr-TR"/>
        </w:rPr>
        <w:t xml:space="preserve">yanması için kaptaki çözelti </w:t>
      </w:r>
      <w:r w:rsidRPr="00836F8B">
        <w:rPr>
          <w:rFonts w:ascii="Comic Sans MS" w:hAnsi="Comic Sans MS" w:cs="Tahoma"/>
          <w:b/>
          <w:sz w:val="20"/>
          <w:szCs w:val="20"/>
          <w:lang w:eastAsia="tr-TR"/>
        </w:rPr>
        <w:t>yandakilerden</w:t>
      </w:r>
      <w:r w:rsidRPr="00836F8B">
        <w:rPr>
          <w:rFonts w:ascii="Comic Sans MS" w:hAnsi="Comic Sans MS" w:cs="Tahoma"/>
          <w:b/>
          <w:sz w:val="20"/>
          <w:szCs w:val="20"/>
          <w:shd w:val="clear" w:color="auto" w:fill="FFFFFF"/>
          <w:lang w:eastAsia="tr-TR"/>
        </w:rPr>
        <w:t xml:space="preserve"> </w:t>
      </w:r>
      <w:r w:rsidRPr="00836F8B">
        <w:rPr>
          <w:rFonts w:ascii="Comic Sans MS" w:hAnsi="Comic Sans MS" w:cs="Tahoma"/>
          <w:b/>
          <w:sz w:val="20"/>
          <w:szCs w:val="20"/>
          <w:lang w:eastAsia="tr-TR"/>
        </w:rPr>
        <w:t xml:space="preserve">hangisi </w:t>
      </w:r>
      <w:r w:rsidRPr="00836F8B">
        <w:rPr>
          <w:rFonts w:ascii="Comic Sans MS" w:hAnsi="Comic Sans MS" w:cs="Tahoma"/>
          <w:sz w:val="20"/>
          <w:szCs w:val="20"/>
          <w:u w:val="single"/>
          <w:lang w:eastAsia="tr-TR"/>
        </w:rPr>
        <w:t>olamaz?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Tahoma"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53" o:spid="_x0000_s1072" type="#_x0000_t75" style="position:absolute;margin-left:106.75pt;margin-top:7.4pt;width:143.25pt;height:58.7pt;z-index:-251659776;visibility:visible" wrapcoords="-113 0 -113 21323 21600 21323 21600 0 -113 0">
            <v:imagedata r:id="rId12" o:title=""/>
            <w10:wrap type="tight"/>
          </v:shape>
        </w:pic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                                             </w:t>
      </w:r>
      <w:r w:rsidRPr="00836F8B">
        <w:rPr>
          <w:rFonts w:ascii="Comic Sans MS" w:hAnsi="Comic Sans MS" w:cs="Tahoma"/>
          <w:sz w:val="20"/>
          <w:szCs w:val="20"/>
          <w:u w:val="single"/>
          <w:lang w:eastAsia="tr-TR"/>
        </w:rPr>
        <w:t xml:space="preserve">                                                                                                  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                                                  </w:t>
      </w:r>
      <w:r w:rsidRPr="007C0A81">
        <w:rPr>
          <w:rFonts w:ascii="Comic Sans MS" w:hAnsi="Comic Sans MS" w:cs="Tahoma"/>
          <w:b/>
          <w:sz w:val="20"/>
          <w:szCs w:val="20"/>
          <w:lang w:eastAsia="tr-TR"/>
        </w:rPr>
        <w:t>A)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Tuzlu su                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Tahoma"/>
          <w:sz w:val="20"/>
          <w:szCs w:val="20"/>
          <w:lang w:eastAsia="tr-TR"/>
        </w:rPr>
      </w:pPr>
      <w:r w:rsidRPr="007C0A81">
        <w:rPr>
          <w:rFonts w:ascii="Comic Sans MS" w:hAnsi="Comic Sans MS" w:cs="Tahoma"/>
          <w:b/>
          <w:sz w:val="20"/>
          <w:szCs w:val="20"/>
          <w:lang w:eastAsia="tr-TR"/>
        </w:rPr>
        <w:t>B)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Sirkeli su                                                                                                                                                                             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Tahoma"/>
          <w:sz w:val="20"/>
          <w:szCs w:val="20"/>
          <w:lang w:eastAsia="tr-TR"/>
        </w:rPr>
      </w:pPr>
      <w:r w:rsidRPr="007C0A81">
        <w:rPr>
          <w:rFonts w:ascii="Comic Sans MS" w:hAnsi="Comic Sans MS" w:cs="Tahoma"/>
          <w:b/>
          <w:sz w:val="20"/>
          <w:szCs w:val="20"/>
          <w:lang w:eastAsia="tr-TR"/>
        </w:rPr>
        <w:t>C)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Şekerli su              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 w:cs="Tahoma"/>
          <w:sz w:val="20"/>
          <w:szCs w:val="20"/>
          <w:lang w:eastAsia="tr-TR"/>
        </w:rPr>
      </w:pPr>
      <w:r w:rsidRPr="007C0A81">
        <w:rPr>
          <w:rFonts w:ascii="Comic Sans MS" w:hAnsi="Comic Sans MS" w:cs="Tahoma"/>
          <w:b/>
          <w:sz w:val="20"/>
          <w:szCs w:val="20"/>
          <w:lang w:eastAsia="tr-TR"/>
        </w:rPr>
        <w:t>D)</w:t>
      </w:r>
      <w:r w:rsidRPr="00836F8B">
        <w:rPr>
          <w:rFonts w:ascii="Comic Sans MS" w:hAnsi="Comic Sans MS" w:cs="Tahoma"/>
          <w:sz w:val="20"/>
          <w:szCs w:val="20"/>
          <w:lang w:eastAsia="tr-TR"/>
        </w:rPr>
        <w:t xml:space="preserve"> Limonlu su  </w:t>
      </w:r>
    </w:p>
    <w:p w:rsidR="00EF2DB6" w:rsidRDefault="00EF2DB6" w:rsidP="005A2044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5A2044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5A2044">
      <w:pPr>
        <w:spacing w:after="0" w:line="240" w:lineRule="auto"/>
        <w:ind w:right="-142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>16-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Aşağıdaki elektrik devrelerinden hangisinde ampul ışık </w:t>
      </w:r>
      <w:r w:rsidRPr="00836F8B">
        <w:rPr>
          <w:rFonts w:ascii="Comic Sans MS" w:hAnsi="Comic Sans MS"/>
          <w:b/>
          <w:sz w:val="20"/>
          <w:szCs w:val="20"/>
          <w:u w:val="single"/>
          <w:lang w:eastAsia="tr-TR"/>
        </w:rPr>
        <w:t>vermez?</w:t>
      </w:r>
    </w:p>
    <w:p w:rsidR="00EF2DB6" w:rsidRPr="00836F8B" w:rsidRDefault="00EF2DB6" w:rsidP="005A2044">
      <w:pPr>
        <w:rPr>
          <w:rFonts w:ascii="Comic Sans MS" w:hAnsi="Comic Sans MS"/>
          <w:b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84" o:spid="_x0000_s1073" type="#_x0000_t75" style="position:absolute;margin-left:2.6pt;margin-top:9.1pt;width:263.75pt;height:94.1pt;z-index:-251657728;visibility:visible">
            <v:imagedata r:id="rId13" o:title=""/>
          </v:shape>
        </w:pic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A)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ab/>
        <w:t xml:space="preserve">         B)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ab/>
        <w:t xml:space="preserve">        C)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ab/>
        <w:t xml:space="preserve">          D)</w:t>
      </w:r>
    </w:p>
    <w:p w:rsidR="00EF2DB6" w:rsidRPr="00836F8B" w:rsidRDefault="00EF2DB6" w:rsidP="005A2044">
      <w:pPr>
        <w:ind w:left="-142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5A2044">
      <w:pPr>
        <w:ind w:left="-142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right="-251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4D2913">
      <w:pPr>
        <w:spacing w:after="0" w:line="240" w:lineRule="auto"/>
        <w:ind w:right="-251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7C0A81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17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-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Yandaki devrede sürgü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2 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yönünde çekilmektedir.                                                          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Buna göre aşağıdakilerden hangisi doğrudur?</w:t>
      </w:r>
    </w:p>
    <w:p w:rsidR="00EF2DB6" w:rsidRDefault="00EF2DB6" w:rsidP="007C0A81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83" o:spid="_x0000_s1074" style="position:absolute;z-index:251661824;visibility:visible" from="214.25pt,7.9pt" to="232.2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A+PwIAAFgEAAAOAAAAZHJzL2Uyb0RvYy54bWysVM2SEjEQvlvlO6Ryh/lZQ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">
            <v:stroke endarrow="block"/>
          </v:line>
        </w:pict>
      </w:r>
      <w:r>
        <w:rPr>
          <w:noProof/>
          <w:lang w:eastAsia="tr-TR"/>
        </w:rPr>
        <w:pict>
          <v:group id="Grup 56" o:spid="_x0000_s1075" style="position:absolute;margin-left:168.35pt;margin-top:1.6pt;width:81.25pt;height:57pt;z-index:251660800" coordorigin="9546,8237" coordsize="1824,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AutoShape 52" o:spid="_x0000_s1076" type="#_x0000_t22" style="position:absolute;left:9546;top:8408;width:1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gYL8QA&#10;AADbAAAADwAAAGRycy9kb3ducmV2LnhtbESPQWvCQBSE74X+h+UVetONQrVEV1FD0YMgpgoeH9ln&#10;Es2+DdltjP/eFYQeh5n5hpnOO1OJlhpXWlYw6EcgiDOrS84VHH5/et8gnEfWWFkmBXdyMJ+9v00x&#10;1vbGe2pTn4sAYRejgsL7OpbSZQUZdH1bEwfvbBuDPsgml7rBW4CbSg6jaCQNlhwWCqxpVVB2Tf9M&#10;oCRug4vktKrbS9otk93xtF0flfr86BYTEJ46/x9+tTdawdc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oGC/EAAAA2wAAAA8AAAAAAAAAAAAAAAAAmAIAAGRycy9k&#10;b3ducmV2LnhtbFBLBQYAAAAABAAEAPUAAACJAwAAAAA=&#10;" fillcolor="black"/>
            <v:line id="Line 53" o:spid="_x0000_s1077" style="position:absolute;flip:y;visibility:visible" from="9660,8237" to="9660,8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<v:line id="Line 54" o:spid="_x0000_s1078" style="position:absolute;visibility:visible" from="9660,8750" to="9660,9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55" o:spid="_x0000_s1079" style="position:absolute;visibility:visible" from="9660,9206" to="10572,9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56" o:spid="_x0000_s1080" style="position:absolute;visibility:visible" from="10743,9206" to="11370,9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57" o:spid="_x0000_s1081" style="position:absolute;flip:y;visibility:visible" from="11370,8522" to="11370,9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<v:line id="Line 58" o:spid="_x0000_s1082" style="position:absolute;flip:x;visibility:visible" from="11085,8522" to="11370,8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<v:line id="Line 59" o:spid="_x0000_s1083" style="position:absolute;visibility:visible" from="9660,8237" to="9831,8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60" o:spid="_x0000_s1084" style="position:absolute;visibility:visible" from="9831,8237" to="10515,8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61" o:spid="_x0000_s1085" style="position:absolute;visibility:visible" from="10515,8237" to="10515,8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<v:stroke endarrow="block"/>
            </v:line>
            <v:line id="Line 62" o:spid="_x0000_s1086" style="position:absolute;flip:x;visibility:visible" from="10971,8522" to="11085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<v:line id="Line 63" o:spid="_x0000_s1087" style="position:absolute;flip:x y;visibility:visible" from="10914,8522" to="10971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3/88EAAADbAAAADwAAAGRycy9kb3ducmV2LnhtbERPy2rCQBTdC/2H4QrdSDPxgUh0FCm0&#10;dBXxUdxeMjcPzNwJmWmS+vXOQnB5OO/NbjC16Kh1lWUF0ygGQZxZXXGh4HL++liBcB5ZY22ZFPyT&#10;g932bbTBRNuej9SdfCFCCLsEFZTeN4mULivJoItsQxy43LYGfYBtIXWLfQg3tZzF8VIarDg0lNjQ&#10;Z0nZ7fRnFCCn9/mqn9JCftPVzdLDZP+bK/U+HvZrEJ4G/xI/3T9awTKMDV/CD5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Pf/zwQAAANsAAAAPAAAAAAAAAAAAAAAA&#10;AKECAABkcnMvZG93bnJldi54bWxQSwUGAAAAAAQABAD5AAAAjwMAAAAA&#10;"/>
            <v:line id="Line 64" o:spid="_x0000_s1088" style="position:absolute;flip:x;visibility:visible" from="10857,8522" to="10914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<v:line id="Line 65" o:spid="_x0000_s1089" style="position:absolute;flip:x y;visibility:visible" from="10800,8522" to="10857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JlKM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rA9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JlKMIAAADbAAAADwAAAAAAAAAAAAAA&#10;AAChAgAAZHJzL2Rvd25yZXYueG1sUEsFBgAAAAAEAAQA+QAAAJADAAAAAA==&#10;"/>
            <v:line id="Line 66" o:spid="_x0000_s1090" style="position:absolute;flip:x;visibility:visible" from="10743,8522" to="10800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<v:line id="Line 67" o:spid="_x0000_s1091" style="position:absolute;flip:x y;visibility:visible" from="10686,8522" to="10743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xexMMAAADbAAAADwAAAGRycy9kb3ducmV2LnhtbESPT4vCMBTE74LfIbyFvYimVlHpGkUE&#10;lz0p/mOvj+bZlm1eShNt109vBMHjMDO/YebL1pTiRrUrLCsYDiIQxKnVBWcKTsdNfwbCeWSNpWVS&#10;8E8OlotuZ46Jtg3v6XbwmQgQdgkqyL2vEildmpNBN7AVcfAutjbog6wzqWtsAtyUMo6iiTRYcFjI&#10;saJ1Tunf4WoUIG/vo1kzpLH8pl8Xb3e91fmi1OdHu/oC4an17/Cr/aMVTGN4fgk/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MXsTDAAAA2wAAAA8AAAAAAAAAAAAA&#10;AAAAoQIAAGRycy9kb3ducmV2LnhtbFBLBQYAAAAABAAEAPkAAACRAwAAAAA=&#10;"/>
            <v:line id="Line 68" o:spid="_x0000_s1092" style="position:absolute;flip:x;visibility:visible" from="10629,8522" to="10686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<v:line id="Line 69" o:spid="_x0000_s1093" style="position:absolute;flip:x y;visibility:visible" from="10572,8522" to="10629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ljK8MAAADbAAAADwAAAGRycy9kb3ducmV2LnhtbESPT4vCMBTE7wv7HcJb8CKa+geVahRZ&#10;cPGkWBWvj+bZFpuX0mRt109vBGGPw8z8hlmsWlOKO9WusKxg0I9AEKdWF5wpOB03vRkI55E1lpZJ&#10;wR85WC0/PxYYa9vwge6Jz0SAsItRQe59FUvp0pwMur6tiIN3tbVBH2SdSV1jE+CmlMMomkiDBYeF&#10;HCv6zim9Jb9GAfLuMZo1AxrLH7q44W7fXZ+vSnW+2vUchKfW/4ff7a1WMB3D60v4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pYyvDAAAA2wAAAA8AAAAAAAAAAAAA&#10;AAAAoQIAAGRycy9kb3ducmV2LnhtbFBLBQYAAAAABAAEAPkAAACRAwAAAAA=&#10;"/>
            <v:line id="Line 70" o:spid="_x0000_s1094" style="position:absolute;flip:x;visibility:visible" from="10515,8522" to="10572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<v:line id="Line 71" o:spid="_x0000_s1095" style="position:absolute;flip:x y;visibility:visible" from="10458,8522" to="10515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dYx8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Bn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3WMfDAAAA2wAAAA8AAAAAAAAAAAAA&#10;AAAAoQIAAGRycy9kb3ducmV2LnhtbFBLBQYAAAAABAAEAPkAAACRAwAAAAA=&#10;"/>
            <v:line id="Line 72" o:spid="_x0000_s1096" style="position:absolute;flip:x;visibility:visible" from="10401,8522" to="10458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<v:line id="Line 73" o:spid="_x0000_s1097" style="position:absolute;flip:x y;visibility:visible" from="10344,8522" to="10401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pLs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RpLsIAAADbAAAADwAAAAAAAAAAAAAA&#10;AAChAgAAZHJzL2Rvd25yZXYueG1sUEsFBgAAAAAEAAQA+QAAAJADAAAAAA==&#10;"/>
            <v:line id="Line 74" o:spid="_x0000_s1098" style="position:absolute;flip:x;visibility:visible" from="10287,8522" to="10344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<v:line id="Line 75" o:spid="_x0000_s1099" style="position:absolute;flip:x y;visibility:visible" from="10230,8522" to="10287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VD78AAADbAAAADwAAAGRycy9kb3ducmV2LnhtbERPy4rCMBTdC/5DuIIb0VRnkFKNIoLi&#10;ShkfuL0017bY3JQm2jpfbxaCy8N5z5etKcWTaldYVjAeRSCIU6sLzhScT5thDMJ5ZI2lZVLwIgfL&#10;Rbczx0Tbhv/oefSZCCHsElSQe18lUro0J4NuZCviwN1sbdAHWGdS19iEcFPKSRRNpcGCQ0OOFa1z&#10;Su/Hh1GAvP//iZsx/cotXd1kfxisLjel+r12NQPhqfVf8ce90wrisD58CT9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0cVD78AAADbAAAADwAAAAAAAAAAAAAAAACh&#10;AgAAZHJzL2Rvd25yZXYueG1sUEsFBgAAAAAEAAQA+QAAAI0DAAAAAA==&#10;"/>
            <v:line id="Line 76" o:spid="_x0000_s1100" style="position:absolute;flip:x;visibility:visible" from="10173,8522" to="10230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<v:line id="Line 77" o:spid="_x0000_s1101" style="position:absolute;flip:x;visibility:visible" from="10059,8636" to="10173,8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</v:group>
        </w:pic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                  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         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</w:t>
      </w:r>
      <w:r>
        <w:rPr>
          <w:rFonts w:ascii="Comic Sans MS" w:hAnsi="Comic Sans MS" w:cs="Arial"/>
          <w:b/>
          <w:sz w:val="20"/>
          <w:szCs w:val="20"/>
          <w:lang w:eastAsia="tr-TR"/>
        </w:rPr>
        <w:t xml:space="preserve">1    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 2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                                     </w:t>
      </w:r>
    </w:p>
    <w:p w:rsidR="00EF2DB6" w:rsidRDefault="00EF2DB6" w:rsidP="007C0A81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7C0A81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7C0A81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Devrenin direnci artar.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                   </w:t>
      </w:r>
      <w:r w:rsidRPr="008A577B">
        <w:rPr>
          <w:rFonts w:ascii="Comic Sans MS" w:hAnsi="Comic Sans MS"/>
          <w:noProof/>
          <w:sz w:val="20"/>
          <w:szCs w:val="20"/>
          <w:lang w:eastAsia="tr-TR"/>
        </w:rPr>
        <w:pict>
          <v:shape id="Resim 52" o:spid="_x0000_i1028" type="#_x0000_t75" style="width:13.5pt;height:15.75pt;visibility:visible">
            <v:imagedata r:id="rId14" o:title="" grayscale="t"/>
          </v:shape>
        </w:pic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      </w:t>
      </w:r>
      <w:r>
        <w:rPr>
          <w:rFonts w:ascii="Comic Sans MS" w:hAnsi="Comic Sans MS" w:cs="Arial"/>
          <w:b/>
          <w:sz w:val="20"/>
          <w:szCs w:val="20"/>
          <w:lang w:eastAsia="tr-TR"/>
        </w:rPr>
        <w:t xml:space="preserve">                             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 Ampulden geçen akım artar.                                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       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C)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Reostanın üzerinden geçen akım azalır                            </w:t>
      </w: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D)</w:t>
      </w: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 Ampul daha sönük yanar</w:t>
      </w:r>
    </w:p>
    <w:p w:rsidR="00EF2DB6" w:rsidRDefault="00EF2DB6" w:rsidP="004D2913">
      <w:pPr>
        <w:spacing w:after="0" w:line="240" w:lineRule="auto"/>
        <w:ind w:right="-251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4D2913">
      <w:pPr>
        <w:spacing w:after="0" w:line="240" w:lineRule="auto"/>
        <w:ind w:right="-251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right="-251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Default="00EF2DB6" w:rsidP="004D2913">
      <w:pPr>
        <w:spacing w:after="0" w:line="240" w:lineRule="auto"/>
        <w:ind w:right="-251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18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- </w:t>
      </w:r>
      <w:r w:rsidRPr="00836F8B">
        <w:rPr>
          <w:rFonts w:ascii="Comic Sans MS" w:hAnsi="Comic Sans MS"/>
          <w:sz w:val="20"/>
          <w:szCs w:val="20"/>
          <w:lang w:eastAsia="tr-TR"/>
        </w:rPr>
        <w:t>Şekildeki kavram haritasında</w:t>
      </w:r>
      <w:r>
        <w:rPr>
          <w:rFonts w:ascii="Comic Sans MS" w:hAnsi="Comic Sans MS"/>
          <w:sz w:val="20"/>
          <w:szCs w:val="20"/>
          <w:lang w:eastAsia="tr-TR"/>
        </w:rPr>
        <w:t xml:space="preserve"> numaralı yerlere aşağıdakiler</w:t>
      </w:r>
      <w:r w:rsidRPr="00836F8B">
        <w:rPr>
          <w:rFonts w:ascii="Comic Sans MS" w:hAnsi="Comic Sans MS"/>
          <w:sz w:val="20"/>
          <w:szCs w:val="20"/>
          <w:lang w:eastAsia="tr-TR"/>
        </w:rPr>
        <w:t>den hangisi gelmelidir?</w:t>
      </w:r>
    </w:p>
    <w:p w:rsidR="00EF2DB6" w:rsidRPr="00836F8B" w:rsidRDefault="00EF2DB6" w:rsidP="004D2913">
      <w:pPr>
        <w:spacing w:after="0" w:line="240" w:lineRule="auto"/>
        <w:ind w:right="-251"/>
        <w:rPr>
          <w:rFonts w:ascii="Comic Sans MS" w:hAnsi="Comic Sans MS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54" o:spid="_x0000_s1102" type="#_x0000_t75" style="position:absolute;margin-left:2.25pt;margin-top:2.1pt;width:256.5pt;height:132.45pt;z-index:-251658752;visibility:visible;mso-position-vertical-relative:line">
            <v:imagedata r:id="rId15" o:title=""/>
          </v:shape>
        </w:pict>
      </w: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       </w:t>
      </w:r>
      <w:r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I                   II             </w:t>
      </w:r>
      <w:r w:rsidRPr="00836F8B"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   III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b/>
          <w:sz w:val="20"/>
          <w:szCs w:val="20"/>
          <w:lang w:eastAsia="tr-TR"/>
        </w:rPr>
      </w:pP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9567B1">
        <w:rPr>
          <w:rFonts w:ascii="Comic Sans MS" w:hAnsi="Comic Sans MS"/>
          <w:b/>
          <w:sz w:val="20"/>
          <w:szCs w:val="20"/>
          <w:lang w:eastAsia="tr-TR"/>
        </w:rPr>
        <w:t>A)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Sıvı yalıtkanlar          Şekerli su          </w:t>
      </w:r>
      <w:r w:rsidRPr="00836F8B">
        <w:rPr>
          <w:rFonts w:ascii="Comic Sans MS" w:hAnsi="Comic Sans MS"/>
          <w:sz w:val="20"/>
          <w:szCs w:val="20"/>
          <w:lang w:eastAsia="tr-TR"/>
        </w:rPr>
        <w:t>Seramik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9567B1">
        <w:rPr>
          <w:rFonts w:ascii="Comic Sans MS" w:hAnsi="Comic Sans MS"/>
          <w:b/>
          <w:sz w:val="20"/>
          <w:szCs w:val="20"/>
          <w:lang w:eastAsia="tr-TR"/>
        </w:rPr>
        <w:t>B)</w:t>
      </w:r>
      <w:r>
        <w:rPr>
          <w:rFonts w:ascii="Comic Sans MS" w:hAnsi="Comic Sans MS"/>
          <w:sz w:val="20"/>
          <w:szCs w:val="20"/>
          <w:lang w:eastAsia="tr-TR"/>
        </w:rPr>
        <w:t xml:space="preserve"> Katı iletkenler         Alüminyum            </w:t>
      </w:r>
      <w:r w:rsidRPr="00836F8B">
        <w:rPr>
          <w:rFonts w:ascii="Comic Sans MS" w:hAnsi="Comic Sans MS"/>
          <w:sz w:val="20"/>
          <w:szCs w:val="20"/>
          <w:lang w:eastAsia="tr-TR"/>
        </w:rPr>
        <w:t>Sirke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9567B1">
        <w:rPr>
          <w:rFonts w:ascii="Comic Sans MS" w:hAnsi="Comic Sans MS"/>
          <w:b/>
          <w:sz w:val="20"/>
          <w:szCs w:val="20"/>
          <w:lang w:eastAsia="tr-TR"/>
        </w:rPr>
        <w:t>C)</w:t>
      </w:r>
      <w:r>
        <w:rPr>
          <w:rFonts w:ascii="Comic Sans MS" w:hAnsi="Comic Sans MS"/>
          <w:sz w:val="20"/>
          <w:szCs w:val="20"/>
          <w:lang w:eastAsia="tr-TR"/>
        </w:rPr>
        <w:t xml:space="preserve"> Gaz İletkenler           Buhar               </w:t>
      </w:r>
      <w:r w:rsidRPr="00836F8B">
        <w:rPr>
          <w:rFonts w:ascii="Comic Sans MS" w:hAnsi="Comic Sans MS"/>
          <w:sz w:val="20"/>
          <w:szCs w:val="20"/>
          <w:lang w:eastAsia="tr-TR"/>
        </w:rPr>
        <w:t>Turşu suyu</w:t>
      </w:r>
    </w:p>
    <w:p w:rsidR="00EF2DB6" w:rsidRPr="00836F8B" w:rsidRDefault="00EF2DB6" w:rsidP="004D2913">
      <w:pPr>
        <w:spacing w:after="0" w:line="240" w:lineRule="auto"/>
        <w:rPr>
          <w:rFonts w:ascii="Comic Sans MS" w:hAnsi="Comic Sans MS"/>
          <w:sz w:val="20"/>
          <w:szCs w:val="20"/>
          <w:lang w:eastAsia="tr-TR"/>
        </w:rPr>
      </w:pPr>
      <w:r w:rsidRPr="009567B1">
        <w:rPr>
          <w:rFonts w:ascii="Comic Sans MS" w:hAnsi="Comic Sans MS"/>
          <w:b/>
          <w:sz w:val="20"/>
          <w:szCs w:val="20"/>
          <w:lang w:eastAsia="tr-TR"/>
        </w:rPr>
        <w:t>D)</w:t>
      </w:r>
      <w:r>
        <w:rPr>
          <w:rFonts w:ascii="Comic Sans MS" w:hAnsi="Comic Sans MS"/>
          <w:sz w:val="20"/>
          <w:szCs w:val="20"/>
          <w:lang w:eastAsia="tr-TR"/>
        </w:rPr>
        <w:t xml:space="preserve"> Katı iletkenler          Seramik     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Şekerli su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Default="00EF2DB6" w:rsidP="005A2044">
      <w:pPr>
        <w:tabs>
          <w:tab w:val="left" w:pos="65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Franklin Gothic Demi Cond"/>
          <w:bCs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19- 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Direncin </w:t>
      </w: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>maddenin cinsine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 bağlı olduğunu göstermek isteyen bir öğrenci aşağıdaki tellerle sınıfa geliyor.</w:t>
      </w:r>
    </w:p>
    <w:p w:rsidR="00EF2DB6" w:rsidRPr="00836F8B" w:rsidRDefault="00EF2DB6" w:rsidP="005A2044">
      <w:pPr>
        <w:tabs>
          <w:tab w:val="left" w:pos="65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Franklin Gothic Demi Cond"/>
          <w:b/>
          <w:bCs/>
          <w:sz w:val="20"/>
          <w:szCs w:val="20"/>
          <w:lang w:eastAsia="tr-TR"/>
        </w:rPr>
      </w:pPr>
    </w:p>
    <w:p w:rsidR="00EF2DB6" w:rsidRPr="00836F8B" w:rsidRDefault="00EF2DB6" w:rsidP="005A2044">
      <w:pPr>
        <w:tabs>
          <w:tab w:val="left" w:pos="1545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85" o:spid="_x0000_s1103" type="#_x0000_t75" alt="tel3" style="position:absolute;margin-left:26.95pt;margin-top:.3pt;width:44.3pt;height:66.7pt;z-index:-251656704;visibility:visible">
            <v:imagedata r:id="rId16" o:title=""/>
          </v:shape>
        </w:pic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   I.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ab/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Bakır  </w:t>
      </w:r>
      <w:smartTag w:uri="urn:schemas-microsoft-com:office:smarttags" w:element="metricconverter">
        <w:smartTagPr>
          <w:attr w:name="ProductID" w:val="20 cm"/>
        </w:smartTagPr>
        <w:r w:rsidRPr="00836F8B">
          <w:rPr>
            <w:rFonts w:ascii="Comic Sans MS" w:hAnsi="Comic Sans MS"/>
            <w:sz w:val="20"/>
            <w:szCs w:val="20"/>
            <w:lang w:eastAsia="tr-TR"/>
          </w:rPr>
          <w:t>20 cm</w:t>
        </w:r>
      </w:smartTag>
      <w:r w:rsidRPr="00836F8B">
        <w:rPr>
          <w:rFonts w:ascii="Comic Sans MS" w:hAnsi="Comic Sans MS"/>
          <w:sz w:val="20"/>
          <w:szCs w:val="20"/>
          <w:lang w:eastAsia="tr-TR"/>
        </w:rPr>
        <w:t xml:space="preserve"> uzunluğunda kesiti   S           </w:t>
      </w:r>
    </w:p>
    <w:p w:rsidR="00EF2DB6" w:rsidRPr="00836F8B" w:rsidRDefault="00EF2DB6" w:rsidP="005A2044">
      <w:pPr>
        <w:tabs>
          <w:tab w:val="left" w:pos="162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b/>
          <w:sz w:val="20"/>
          <w:szCs w:val="20"/>
          <w:lang w:eastAsia="tr-TR"/>
        </w:rPr>
        <w:t xml:space="preserve">  II.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      Gümüş  </w:t>
      </w:r>
      <w:smartTag w:uri="urn:schemas-microsoft-com:office:smarttags" w:element="metricconverter">
        <w:smartTagPr>
          <w:attr w:name="ProductID" w:val="20 cm"/>
        </w:smartTagPr>
        <w:r w:rsidRPr="00836F8B">
          <w:rPr>
            <w:rFonts w:ascii="Comic Sans MS" w:hAnsi="Comic Sans MS"/>
            <w:sz w:val="20"/>
            <w:szCs w:val="20"/>
            <w:lang w:eastAsia="tr-TR"/>
          </w:rPr>
          <w:t>20 cm</w:t>
        </w:r>
      </w:smartTag>
      <w:r w:rsidRPr="00836F8B">
        <w:rPr>
          <w:rFonts w:ascii="Comic Sans MS" w:hAnsi="Comic Sans MS"/>
          <w:sz w:val="20"/>
          <w:szCs w:val="20"/>
          <w:lang w:eastAsia="tr-TR"/>
        </w:rPr>
        <w:t xml:space="preserve"> uzunluğunda kesiti   S</w:t>
      </w:r>
    </w:p>
    <w:p w:rsidR="00EF2DB6" w:rsidRPr="00836F8B" w:rsidRDefault="00EF2DB6" w:rsidP="005A2044">
      <w:pPr>
        <w:tabs>
          <w:tab w:val="left" w:pos="162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III.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      Gümüş  </w:t>
      </w:r>
      <w:smartTag w:uri="urn:schemas-microsoft-com:office:smarttags" w:element="metricconverter">
        <w:smartTagPr>
          <w:attr w:name="ProductID" w:val="15 cm"/>
        </w:smartTagPr>
        <w:r w:rsidRPr="00836F8B">
          <w:rPr>
            <w:rFonts w:ascii="Comic Sans MS" w:hAnsi="Comic Sans MS"/>
            <w:sz w:val="20"/>
            <w:szCs w:val="20"/>
            <w:lang w:eastAsia="tr-TR"/>
          </w:rPr>
          <w:t>15 cm</w:t>
        </w:r>
      </w:smartTag>
      <w:r w:rsidRPr="00836F8B">
        <w:rPr>
          <w:rFonts w:ascii="Comic Sans MS" w:hAnsi="Comic Sans MS"/>
          <w:sz w:val="20"/>
          <w:szCs w:val="20"/>
          <w:lang w:eastAsia="tr-TR"/>
        </w:rPr>
        <w:t xml:space="preserve"> uzunluğunda kesiti   S</w:t>
      </w:r>
    </w:p>
    <w:p w:rsidR="00EF2DB6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IV.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               Bakır  </w:t>
      </w:r>
      <w:smartTag w:uri="urn:schemas-microsoft-com:office:smarttags" w:element="metricconverter">
        <w:smartTagPr>
          <w:attr w:name="ProductID" w:val="30 cm"/>
        </w:smartTagPr>
        <w:r w:rsidRPr="00836F8B">
          <w:rPr>
            <w:rFonts w:ascii="Comic Sans MS" w:hAnsi="Comic Sans MS"/>
            <w:sz w:val="20"/>
            <w:szCs w:val="20"/>
            <w:lang w:eastAsia="tr-TR"/>
          </w:rPr>
          <w:t>30 cm</w:t>
        </w:r>
      </w:smartTag>
      <w:r w:rsidRPr="00836F8B">
        <w:rPr>
          <w:rFonts w:ascii="Comic Sans MS" w:hAnsi="Comic Sans MS"/>
          <w:sz w:val="20"/>
          <w:szCs w:val="20"/>
          <w:lang w:eastAsia="tr-TR"/>
        </w:rPr>
        <w:t xml:space="preserve"> uzunluğunda kesiti   2S</w:t>
      </w:r>
    </w:p>
    <w:p w:rsidR="00EF2DB6" w:rsidRPr="00836F8B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  <w:r w:rsidRPr="00836F8B">
        <w:rPr>
          <w:rFonts w:ascii="Comic Sans MS" w:hAnsi="Comic Sans MS"/>
          <w:sz w:val="20"/>
          <w:szCs w:val="20"/>
          <w:lang w:eastAsia="tr-TR"/>
        </w:rPr>
        <w:t xml:space="preserve">Öğrenci hangi 2 teli getirse idi yapmak istediği deney için </w:t>
      </w:r>
      <w:r w:rsidRPr="00836F8B">
        <w:rPr>
          <w:rFonts w:ascii="Comic Sans MS" w:hAnsi="Comic Sans MS"/>
          <w:b/>
          <w:sz w:val="20"/>
          <w:szCs w:val="20"/>
          <w:lang w:eastAsia="tr-TR"/>
        </w:rPr>
        <w:t>yeterli</w:t>
      </w:r>
      <w:r w:rsidRPr="00836F8B">
        <w:rPr>
          <w:rFonts w:ascii="Comic Sans MS" w:hAnsi="Comic Sans MS"/>
          <w:sz w:val="20"/>
          <w:szCs w:val="20"/>
          <w:lang w:eastAsia="tr-TR"/>
        </w:rPr>
        <w:t xml:space="preserve"> idi?</w:t>
      </w:r>
    </w:p>
    <w:p w:rsidR="00EF2DB6" w:rsidRPr="00836F8B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 w:cs="Franklin Gothic Demi Cond"/>
          <w:bCs/>
          <w:sz w:val="20"/>
          <w:szCs w:val="20"/>
          <w:lang w:eastAsia="tr-TR"/>
        </w:rPr>
      </w:pP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 xml:space="preserve">A) 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I ve IV </w:t>
      </w:r>
      <w:r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                 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     </w:t>
      </w: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 xml:space="preserve">B) 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I ve II    </w:t>
      </w:r>
    </w:p>
    <w:p w:rsidR="00EF2DB6" w:rsidRPr="00836F8B" w:rsidRDefault="00EF2DB6" w:rsidP="005A2044">
      <w:pPr>
        <w:tabs>
          <w:tab w:val="left" w:pos="1740"/>
        </w:tabs>
        <w:spacing w:after="120" w:line="240" w:lineRule="auto"/>
        <w:rPr>
          <w:rFonts w:ascii="Comic Sans MS" w:hAnsi="Comic Sans MS" w:cs="Franklin Gothic Demi Cond"/>
          <w:bCs/>
          <w:sz w:val="20"/>
          <w:szCs w:val="20"/>
          <w:lang w:eastAsia="tr-TR"/>
        </w:rPr>
      </w:pP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 xml:space="preserve">C) 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II ve III  </w:t>
      </w: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 xml:space="preserve"> </w:t>
      </w:r>
      <w:r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 xml:space="preserve">           </w:t>
      </w:r>
      <w:r w:rsidRPr="009567B1">
        <w:rPr>
          <w:rFonts w:ascii="Comic Sans MS" w:hAnsi="Comic Sans MS" w:cs="Franklin Gothic Demi Cond"/>
          <w:b/>
          <w:bCs/>
          <w:sz w:val="20"/>
          <w:szCs w:val="20"/>
          <w:lang w:eastAsia="tr-TR"/>
        </w:rPr>
        <w:t>D)</w:t>
      </w:r>
      <w:r w:rsidRPr="00836F8B">
        <w:rPr>
          <w:rFonts w:ascii="Comic Sans MS" w:hAnsi="Comic Sans MS" w:cs="Franklin Gothic Demi Cond"/>
          <w:bCs/>
          <w:sz w:val="20"/>
          <w:szCs w:val="20"/>
          <w:lang w:eastAsia="tr-TR"/>
        </w:rPr>
        <w:t xml:space="preserve"> III ve IV</w:t>
      </w:r>
    </w:p>
    <w:p w:rsidR="00EF2DB6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F2DB6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F2DB6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EF2DB6" w:rsidRPr="00836F8B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>20-</w:t>
      </w:r>
    </w:p>
    <w:p w:rsidR="00EF2DB6" w:rsidRPr="00836F8B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A577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86" o:spid="_x0000_i1029" type="#_x0000_t75" style="width:247.5pt;height:126.75pt;visibility:visible">
            <v:imagedata r:id="rId17" o:title=""/>
          </v:shape>
        </w:pict>
      </w:r>
    </w:p>
    <w:p w:rsidR="00EF2DB6" w:rsidRPr="00836F8B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>L noktasına bağladığı teli önce M’ye sonra K’ye dokunduran Ali, ampul parlaklığını sırasıyla aşağıdakilerden hangisindeki gibi gözlemler?</w:t>
      </w:r>
    </w:p>
    <w:p w:rsidR="00EF2DB6" w:rsidRPr="00836F8B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 xml:space="preserve">A)  </w:t>
      </w:r>
      <w:r w:rsidRPr="00836F8B">
        <w:rPr>
          <w:rFonts w:ascii="Comic Sans MS" w:hAnsi="Comic Sans MS"/>
          <w:sz w:val="20"/>
          <w:szCs w:val="20"/>
        </w:rPr>
        <w:t xml:space="preserve">Artar – Azalır </w:t>
      </w:r>
      <w:r w:rsidRPr="00836F8B">
        <w:rPr>
          <w:rFonts w:ascii="Comic Sans MS" w:hAnsi="Comic Sans MS"/>
          <w:b/>
          <w:sz w:val="20"/>
          <w:szCs w:val="20"/>
        </w:rPr>
        <w:t xml:space="preserve">           B) </w:t>
      </w:r>
      <w:r w:rsidRPr="00836F8B">
        <w:rPr>
          <w:rFonts w:ascii="Comic Sans MS" w:hAnsi="Comic Sans MS"/>
          <w:sz w:val="20"/>
          <w:szCs w:val="20"/>
        </w:rPr>
        <w:t>Azalır – Artar</w:t>
      </w:r>
    </w:p>
    <w:p w:rsidR="00EF2DB6" w:rsidRPr="00836F8B" w:rsidRDefault="00EF2DB6" w:rsidP="005A204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36F8B">
        <w:rPr>
          <w:rFonts w:ascii="Comic Sans MS" w:hAnsi="Comic Sans MS"/>
          <w:b/>
          <w:sz w:val="20"/>
          <w:szCs w:val="20"/>
        </w:rPr>
        <w:t xml:space="preserve">C) </w:t>
      </w:r>
      <w:r w:rsidRPr="00836F8B">
        <w:rPr>
          <w:rFonts w:ascii="Comic Sans MS" w:hAnsi="Comic Sans MS"/>
          <w:sz w:val="20"/>
          <w:szCs w:val="20"/>
        </w:rPr>
        <w:t xml:space="preserve">Azalır – Azalır </w:t>
      </w:r>
      <w:r w:rsidRPr="00836F8B">
        <w:rPr>
          <w:rFonts w:ascii="Comic Sans MS" w:hAnsi="Comic Sans MS"/>
          <w:b/>
          <w:sz w:val="20"/>
          <w:szCs w:val="20"/>
        </w:rPr>
        <w:t xml:space="preserve">            D) </w:t>
      </w:r>
      <w:r w:rsidRPr="00836F8B">
        <w:rPr>
          <w:rFonts w:ascii="Comic Sans MS" w:hAnsi="Comic Sans MS"/>
          <w:sz w:val="20"/>
          <w:szCs w:val="20"/>
        </w:rPr>
        <w:t>Artar- Artar</w:t>
      </w:r>
    </w:p>
    <w:p w:rsidR="00EF2DB6" w:rsidRPr="00836F8B" w:rsidRDefault="00EF2DB6" w:rsidP="009A7609">
      <w:pPr>
        <w:tabs>
          <w:tab w:val="left" w:pos="3570"/>
        </w:tabs>
        <w:spacing w:after="0" w:line="360" w:lineRule="auto"/>
        <w:rPr>
          <w:rFonts w:ascii="Comic Sans MS" w:hAnsi="Comic Sans MS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NOT: Sınav süresi bir ders saatidir.</w:t>
      </w: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sz w:val="20"/>
          <w:szCs w:val="20"/>
          <w:lang w:eastAsia="tr-TR"/>
        </w:rPr>
        <w:t>Her soru 5 puandır.</w:t>
      </w:r>
    </w:p>
    <w:p w:rsidR="00EF2DB6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>BAŞARILAR DİLERİM.</w:t>
      </w: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                                               </w:t>
      </w: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Default="00EF2DB6" w:rsidP="009A7609">
      <w:pPr>
        <w:spacing w:after="0" w:line="240" w:lineRule="auto"/>
        <w:rPr>
          <w:rFonts w:ascii="Comic Sans MS" w:hAnsi="Comic Sans MS" w:cs="Arial"/>
          <w:sz w:val="20"/>
          <w:szCs w:val="20"/>
          <w:lang w:eastAsia="tr-TR"/>
        </w:rPr>
      </w:pP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r w:rsidRPr="00836F8B">
        <w:rPr>
          <w:rFonts w:ascii="Comic Sans MS" w:hAnsi="Comic Sans MS" w:cs="Arial"/>
          <w:sz w:val="20"/>
          <w:szCs w:val="20"/>
          <w:lang w:eastAsia="tr-TR"/>
        </w:rPr>
        <w:t xml:space="preserve">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                          </w:t>
      </w:r>
      <w:bookmarkStart w:id="0" w:name="_GoBack"/>
      <w:bookmarkEnd w:id="0"/>
      <w:r>
        <w:rPr>
          <w:rFonts w:ascii="Comic Sans MS" w:hAnsi="Comic Sans MS" w:cs="Arial"/>
          <w:b/>
          <w:sz w:val="20"/>
          <w:szCs w:val="20"/>
          <w:lang w:eastAsia="tr-TR"/>
        </w:rPr>
        <w:t>…………………</w:t>
      </w:r>
    </w:p>
    <w:p w:rsidR="00EF2DB6" w:rsidRPr="00836F8B" w:rsidRDefault="00EF2DB6" w:rsidP="009A7609">
      <w:pPr>
        <w:spacing w:after="0" w:line="240" w:lineRule="auto"/>
        <w:rPr>
          <w:rFonts w:ascii="Comic Sans MS" w:hAnsi="Comic Sans MS" w:cs="Arial"/>
          <w:b/>
          <w:sz w:val="20"/>
          <w:szCs w:val="20"/>
          <w:lang w:eastAsia="tr-TR"/>
        </w:rPr>
      </w:pPr>
      <w:r w:rsidRPr="00836F8B">
        <w:rPr>
          <w:rFonts w:ascii="Comic Sans MS" w:hAnsi="Comic Sans MS" w:cs="Arial"/>
          <w:b/>
          <w:sz w:val="20"/>
          <w:szCs w:val="20"/>
          <w:lang w:eastAsia="tr-TR"/>
        </w:rPr>
        <w:t xml:space="preserve">                              Fen Bilimleri Öğretmeni</w:t>
      </w:r>
    </w:p>
    <w:sectPr w:rsidR="00EF2DB6" w:rsidRPr="00836F8B" w:rsidSect="00836F8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DB6" w:rsidRDefault="00EF2DB6" w:rsidP="009A7609">
      <w:pPr>
        <w:spacing w:after="0" w:line="240" w:lineRule="auto"/>
      </w:pPr>
      <w:r>
        <w:separator/>
      </w:r>
    </w:p>
  </w:endnote>
  <w:endnote w:type="continuationSeparator" w:id="0">
    <w:p w:rsidR="00EF2DB6" w:rsidRDefault="00EF2DB6" w:rsidP="009A7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DB6" w:rsidRDefault="00EF2DB6" w:rsidP="009A7609">
      <w:pPr>
        <w:spacing w:after="0" w:line="240" w:lineRule="auto"/>
      </w:pPr>
      <w:r>
        <w:separator/>
      </w:r>
    </w:p>
  </w:footnote>
  <w:footnote w:type="continuationSeparator" w:id="0">
    <w:p w:rsidR="00EF2DB6" w:rsidRDefault="00EF2DB6" w:rsidP="009A7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14664"/>
    <w:multiLevelType w:val="hybridMultilevel"/>
    <w:tmpl w:val="189EEF62"/>
    <w:lvl w:ilvl="0" w:tplc="7782548C">
      <w:start w:val="1"/>
      <w:numFmt w:val="decimal"/>
      <w:lvlText w:val="%1-"/>
      <w:lvlJc w:val="left"/>
      <w:pPr>
        <w:ind w:left="60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609"/>
    <w:rsid w:val="000969FF"/>
    <w:rsid w:val="00425AB7"/>
    <w:rsid w:val="00492DE0"/>
    <w:rsid w:val="004D2913"/>
    <w:rsid w:val="0052406A"/>
    <w:rsid w:val="00587B2B"/>
    <w:rsid w:val="005A2044"/>
    <w:rsid w:val="005D05EC"/>
    <w:rsid w:val="0062697E"/>
    <w:rsid w:val="00694795"/>
    <w:rsid w:val="007C0A81"/>
    <w:rsid w:val="00836F8B"/>
    <w:rsid w:val="008A5268"/>
    <w:rsid w:val="008A577B"/>
    <w:rsid w:val="009567B1"/>
    <w:rsid w:val="009A7609"/>
    <w:rsid w:val="00AA2AF2"/>
    <w:rsid w:val="00BD3A5B"/>
    <w:rsid w:val="00C12AA3"/>
    <w:rsid w:val="00D172C0"/>
    <w:rsid w:val="00D80DC8"/>
    <w:rsid w:val="00EF2DB6"/>
    <w:rsid w:val="00F25675"/>
    <w:rsid w:val="00F5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6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7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760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7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60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A7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760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694795"/>
    <w:rPr>
      <w:rFonts w:cs="Times New Roman"/>
    </w:rPr>
  </w:style>
  <w:style w:type="paragraph" w:styleId="ListParagraph">
    <w:name w:val="List Paragraph"/>
    <w:basedOn w:val="Normal"/>
    <w:uiPriority w:val="99"/>
    <w:qFormat/>
    <w:rsid w:val="005A2044"/>
    <w:pPr>
      <w:ind w:left="720"/>
      <w:contextualSpacing/>
    </w:pPr>
  </w:style>
  <w:style w:type="paragraph" w:styleId="NoSpacing">
    <w:name w:val="No Spacing"/>
    <w:uiPriority w:val="99"/>
    <w:qFormat/>
    <w:rsid w:val="00836F8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3</Pages>
  <Words>850</Words>
  <Characters>4850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fatih</cp:lastModifiedBy>
  <cp:revision>3</cp:revision>
  <dcterms:created xsi:type="dcterms:W3CDTF">2015-04-15T15:56:00Z</dcterms:created>
  <dcterms:modified xsi:type="dcterms:W3CDTF">2015-04-16T12:05:00Z</dcterms:modified>
</cp:coreProperties>
</file>